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7CF40" w14:textId="6A492550" w:rsidR="00396652"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021450">
        <w:rPr>
          <w:rFonts w:ascii="Arial" w:hAnsi="Arial" w:cs="Arial"/>
          <w:b/>
          <w:sz w:val="24"/>
          <w:szCs w:val="24"/>
          <w:lang w:eastAsia="zh-CN"/>
        </w:rPr>
        <w:t>9</w:t>
      </w:r>
      <w:r w:rsidR="00396652">
        <w:rPr>
          <w:rFonts w:ascii="Arial" w:hAnsi="Arial" w:cs="Arial"/>
          <w:b/>
          <w:sz w:val="24"/>
          <w:szCs w:val="24"/>
          <w:lang w:eastAsia="zh-CN"/>
        </w:rPr>
        <w:t>-</w:t>
      </w:r>
      <w:r>
        <w:rPr>
          <w:rFonts w:ascii="Arial" w:hAnsi="Arial" w:cs="Arial"/>
          <w:b/>
          <w:sz w:val="24"/>
          <w:szCs w:val="24"/>
          <w:lang w:eastAsia="zh-CN"/>
        </w:rPr>
        <w:t>e</w:t>
      </w:r>
      <w:r>
        <w:rPr>
          <w:rFonts w:ascii="Arial" w:hAnsi="Arial" w:cs="Arial"/>
          <w:b/>
          <w:sz w:val="24"/>
          <w:szCs w:val="24"/>
          <w:lang w:eastAsia="zh-CN"/>
        </w:rPr>
        <w:tab/>
      </w:r>
      <w:r>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96652">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w:t>
      </w:r>
      <w:r w:rsidR="004432A0" w:rsidRPr="00CD1199">
        <w:rPr>
          <w:rFonts w:ascii="Arial" w:hAnsi="Arial" w:cs="Arial"/>
          <w:b/>
          <w:sz w:val="24"/>
          <w:szCs w:val="24"/>
          <w:lang w:eastAsia="zh-CN"/>
        </w:rPr>
        <w:t>2</w:t>
      </w:r>
      <w:r w:rsidR="004432A0" w:rsidRPr="004432A0">
        <w:rPr>
          <w:rFonts w:ascii="Arial" w:hAnsi="Arial" w:cs="Arial"/>
          <w:b/>
          <w:sz w:val="24"/>
          <w:szCs w:val="24"/>
          <w:lang w:eastAsia="zh-CN"/>
        </w:rPr>
        <w:t>10</w:t>
      </w:r>
      <w:r w:rsidR="004432A0">
        <w:rPr>
          <w:rFonts w:ascii="Arial" w:hAnsi="Arial" w:cs="Arial"/>
          <w:b/>
          <w:sz w:val="24"/>
          <w:szCs w:val="24"/>
          <w:lang w:eastAsia="zh-CN"/>
        </w:rPr>
        <w:t>9834</w:t>
      </w:r>
    </w:p>
    <w:p w14:paraId="544516A9" w14:textId="0820EA43"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 xml:space="preserve">Electronic Meeting, </w:t>
      </w:r>
      <w:r w:rsidR="00396652">
        <w:rPr>
          <w:rFonts w:ascii="Arial" w:hAnsi="Arial" w:cs="Arial"/>
          <w:b/>
          <w:sz w:val="24"/>
          <w:szCs w:val="24"/>
          <w:lang w:eastAsia="zh-CN"/>
        </w:rPr>
        <w:t>April 12</w:t>
      </w:r>
      <w:r w:rsidR="00396652" w:rsidRPr="00396652">
        <w:rPr>
          <w:rFonts w:ascii="Arial" w:hAnsi="Arial" w:cs="Arial"/>
          <w:b/>
          <w:sz w:val="24"/>
          <w:szCs w:val="24"/>
          <w:vertAlign w:val="superscript"/>
          <w:lang w:eastAsia="zh-CN"/>
        </w:rPr>
        <w:t>th</w:t>
      </w:r>
      <w:r w:rsidR="007568D9">
        <w:rPr>
          <w:rFonts w:ascii="Arial" w:hAnsi="Arial" w:cs="Arial"/>
          <w:b/>
          <w:sz w:val="24"/>
          <w:szCs w:val="24"/>
          <w:lang w:eastAsia="zh-CN"/>
        </w:rPr>
        <w:t xml:space="preserve"> –</w:t>
      </w:r>
      <w:r w:rsidR="00985912">
        <w:rPr>
          <w:rFonts w:ascii="Arial" w:hAnsi="Arial" w:cs="Arial"/>
          <w:b/>
          <w:sz w:val="24"/>
          <w:szCs w:val="24"/>
          <w:lang w:eastAsia="zh-CN"/>
        </w:rPr>
        <w:t xml:space="preserve"> </w:t>
      </w:r>
      <w:r w:rsidR="00396652">
        <w:rPr>
          <w:rFonts w:ascii="Arial" w:hAnsi="Arial" w:cs="Arial"/>
          <w:b/>
          <w:sz w:val="24"/>
          <w:szCs w:val="24"/>
          <w:lang w:eastAsia="zh-CN"/>
        </w:rPr>
        <w:t>20</w:t>
      </w:r>
      <w:r w:rsidR="007568D9" w:rsidRPr="007568D9">
        <w:rPr>
          <w:rFonts w:ascii="Arial" w:hAnsi="Arial" w:cs="Arial"/>
          <w:b/>
          <w:sz w:val="24"/>
          <w:szCs w:val="24"/>
          <w:vertAlign w:val="superscript"/>
          <w:lang w:eastAsia="zh-CN"/>
        </w:rPr>
        <w:t>th</w:t>
      </w:r>
      <w:r>
        <w:rPr>
          <w:rFonts w:ascii="Arial" w:hAnsi="Arial" w:cs="Arial"/>
          <w:b/>
          <w:sz w:val="24"/>
          <w:szCs w:val="24"/>
          <w:lang w:eastAsia="zh-CN"/>
        </w:rPr>
        <w:t>, 202</w:t>
      </w:r>
      <w:r w:rsidR="007568D9">
        <w:rPr>
          <w:rFonts w:ascii="Arial" w:hAnsi="Arial" w:cs="Arial"/>
          <w:b/>
          <w:sz w:val="24"/>
          <w:szCs w:val="24"/>
          <w:lang w:eastAsia="zh-CN"/>
        </w:rPr>
        <w:t>1</w:t>
      </w:r>
    </w:p>
    <w:p w14:paraId="798321A4" w14:textId="77777777" w:rsidR="00656EE7" w:rsidRDefault="00656EE7">
      <w:pPr>
        <w:spacing w:after="120"/>
        <w:ind w:left="1985" w:hanging="1985"/>
        <w:rPr>
          <w:rFonts w:ascii="Arial" w:eastAsia="MS Mincho" w:hAnsi="Arial" w:cs="Arial"/>
          <w:b/>
          <w:sz w:val="22"/>
        </w:rPr>
      </w:pPr>
    </w:p>
    <w:p w14:paraId="36AE7F06" w14:textId="0BE58E83" w:rsidR="00656EE7" w:rsidRDefault="00344713" w:rsidP="44FA60D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szCs w:val="22"/>
          <w:lang w:val="pt-BR" w:eastAsia="zh-CN"/>
        </w:rPr>
      </w:pPr>
      <w:r w:rsidRPr="44FA60DF">
        <w:rPr>
          <w:rFonts w:ascii="Arial" w:eastAsia="MS Mincho" w:hAnsi="Arial" w:cs="Arial"/>
          <w:b/>
          <w:bCs/>
          <w:color w:val="000000" w:themeColor="text1"/>
          <w:sz w:val="22"/>
          <w:szCs w:val="22"/>
          <w:lang w:val="pt-BR"/>
        </w:rPr>
        <w:t>Agenda item:</w:t>
      </w:r>
      <w:r>
        <w:tab/>
      </w:r>
      <w:r>
        <w:tab/>
      </w:r>
      <w:r>
        <w:tab/>
      </w:r>
      <w:r w:rsidR="004432A0">
        <w:rPr>
          <w:rFonts w:ascii="Arial" w:eastAsia="MS Mincho" w:hAnsi="Arial" w:cs="Arial"/>
          <w:color w:val="000000" w:themeColor="text1"/>
          <w:sz w:val="22"/>
          <w:szCs w:val="22"/>
          <w:lang w:val="pt-BR" w:eastAsia="ja-JP"/>
        </w:rPr>
        <w:t>9.16.2</w:t>
      </w:r>
    </w:p>
    <w:p w14:paraId="5F4BD920" w14:textId="669A6165"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540B3CAB"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22B29">
        <w:rPr>
          <w:rFonts w:ascii="Arial" w:hAnsi="Arial" w:cs="Arial"/>
          <w:color w:val="000000"/>
          <w:sz w:val="22"/>
          <w:lang w:eastAsia="zh-CN"/>
        </w:rPr>
        <w:t xml:space="preserve">IAB </w:t>
      </w:r>
      <w:r w:rsidR="0069273C">
        <w:rPr>
          <w:rFonts w:ascii="Arial" w:hAnsi="Arial" w:cs="Arial"/>
          <w:color w:val="000000"/>
          <w:sz w:val="22"/>
          <w:lang w:eastAsia="zh-CN"/>
        </w:rPr>
        <w:t xml:space="preserve">Rel.17 – </w:t>
      </w:r>
      <w:r w:rsidR="00F4435E">
        <w:rPr>
          <w:rFonts w:ascii="Arial" w:hAnsi="Arial" w:cs="Arial"/>
          <w:color w:val="000000"/>
          <w:sz w:val="22"/>
          <w:lang w:eastAsia="zh-CN"/>
        </w:rPr>
        <w:t>RF requirements</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7777777" w:rsidR="00656EE7" w:rsidRPr="003C40DF" w:rsidRDefault="00344713" w:rsidP="00065A7B">
      <w:pPr>
        <w:pStyle w:val="Heading1"/>
        <w:rPr>
          <w:lang w:val="en-GB" w:eastAsia="zh-CN"/>
        </w:rPr>
      </w:pPr>
      <w:r w:rsidRPr="003C40DF">
        <w:rPr>
          <w:lang w:val="en-GB" w:eastAsia="ja-JP"/>
        </w:rPr>
        <w:t>Introduction</w:t>
      </w:r>
    </w:p>
    <w:p w14:paraId="2B97217D" w14:textId="0450F044" w:rsidR="003C40DF" w:rsidRDefault="44D8051D" w:rsidP="003C40DF">
      <w:bookmarkStart w:id="0" w:name="_Hlk67466568"/>
      <w:r>
        <w:t>Rel.17 WID [1] has following RAN1</w:t>
      </w:r>
      <w:r w:rsidR="16B8BDB0">
        <w:t>-</w:t>
      </w:r>
      <w:r>
        <w:t>led objectives that may/will require RAN4 involvement:</w:t>
      </w:r>
    </w:p>
    <w:p w14:paraId="5FEC7793" w14:textId="77777777" w:rsidR="003C40DF" w:rsidRPr="003403B8" w:rsidRDefault="003C40DF" w:rsidP="003C40DF">
      <w:pPr>
        <w:overflowPunct w:val="0"/>
        <w:autoSpaceDE w:val="0"/>
        <w:autoSpaceDN w:val="0"/>
        <w:adjustRightInd w:val="0"/>
        <w:spacing w:after="120"/>
        <w:ind w:left="360"/>
        <w:rPr>
          <w:rFonts w:eastAsia="SimSun"/>
          <w:bCs/>
          <w:i/>
          <w:iCs/>
          <w:lang w:eastAsia="en-GB"/>
        </w:rPr>
      </w:pPr>
      <w:r w:rsidRPr="003403B8">
        <w:rPr>
          <w:rFonts w:eastAsia="SimSun"/>
          <w:bCs/>
          <w:i/>
          <w:iCs/>
          <w:lang w:eastAsia="en-GB"/>
        </w:rPr>
        <w:t>Duplexing enhancements [RAN1-led, RAN2, RAN3, RAN4]:</w:t>
      </w:r>
    </w:p>
    <w:p w14:paraId="0DB420F7" w14:textId="77777777" w:rsidR="003C40DF" w:rsidRPr="003403B8" w:rsidRDefault="003C40DF" w:rsidP="003C40DF">
      <w:pPr>
        <w:numPr>
          <w:ilvl w:val="0"/>
          <w:numId w:val="18"/>
        </w:numPr>
        <w:overflowPunct w:val="0"/>
        <w:autoSpaceDE w:val="0"/>
        <w:autoSpaceDN w:val="0"/>
        <w:adjustRightInd w:val="0"/>
        <w:ind w:left="1080"/>
        <w:contextualSpacing/>
        <w:rPr>
          <w:rFonts w:eastAsia="SimSun"/>
          <w:bCs/>
          <w:i/>
          <w:iCs/>
          <w:lang w:eastAsia="en-GB"/>
        </w:rPr>
      </w:pPr>
      <w:r w:rsidRPr="003403B8">
        <w:rPr>
          <w:rFonts w:eastAsia="SimSun"/>
          <w:bCs/>
          <w:i/>
          <w:iCs/>
          <w:lang w:eastAsia="en-GB"/>
        </w:rPr>
        <w:t>Specification of enhancements to the resource multiplexing between child and parent links of an IAB node, including:</w:t>
      </w:r>
    </w:p>
    <w:p w14:paraId="5261600C"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bookmarkStart w:id="1" w:name="_Hlk26193173"/>
      <w:r w:rsidRPr="003403B8">
        <w:rPr>
          <w:rFonts w:eastAsia="SimSun"/>
          <w:bCs/>
          <w:i/>
          <w:iCs/>
          <w:lang w:eastAsia="en-GB"/>
        </w:rPr>
        <w:t>Support of simultaneous operation (transmission and/or reception) of IAB-node’s child and parent links (i.e., MT Tx/DU Tx, MT Tx/DU Rx, MT Rx/DU Tx, MT Rx/DU Rx).</w:t>
      </w:r>
    </w:p>
    <w:p w14:paraId="7CAE8EA9" w14:textId="77777777" w:rsidR="003C40DF" w:rsidRPr="003403B8" w:rsidRDefault="003C40DF" w:rsidP="003C40DF">
      <w:pPr>
        <w:numPr>
          <w:ilvl w:val="1"/>
          <w:numId w:val="18"/>
        </w:numPr>
        <w:overflowPunct w:val="0"/>
        <w:autoSpaceDE w:val="0"/>
        <w:autoSpaceDN w:val="0"/>
        <w:adjustRightInd w:val="0"/>
        <w:ind w:left="1800"/>
        <w:contextualSpacing/>
        <w:rPr>
          <w:rFonts w:eastAsia="SimSun"/>
          <w:bCs/>
          <w:i/>
          <w:iCs/>
          <w:lang w:eastAsia="en-GB"/>
        </w:rPr>
      </w:pPr>
      <w:r w:rsidRPr="003403B8">
        <w:rPr>
          <w:rFonts w:eastAsia="SimSun"/>
          <w:bCs/>
          <w:i/>
          <w:iCs/>
          <w:lang w:eastAsia="en-GB"/>
        </w:rPr>
        <w:t>Support for dual-connectivity scenarios defined by RAN2/RAN3 in the context of topology redundancy for improved robustness and load balancing.</w:t>
      </w:r>
    </w:p>
    <w:bookmarkEnd w:id="1"/>
    <w:p w14:paraId="60114FA3" w14:textId="486103BB" w:rsidR="003C40DF" w:rsidRDefault="003C40DF" w:rsidP="003C40DF">
      <w:pPr>
        <w:numPr>
          <w:ilvl w:val="0"/>
          <w:numId w:val="18"/>
        </w:numPr>
        <w:overflowPunct w:val="0"/>
        <w:autoSpaceDE w:val="0"/>
        <w:autoSpaceDN w:val="0"/>
        <w:adjustRightInd w:val="0"/>
        <w:spacing w:after="240"/>
        <w:ind w:left="1077" w:hanging="357"/>
        <w:contextualSpacing/>
        <w:rPr>
          <w:rFonts w:eastAsia="SimSun"/>
          <w:bCs/>
          <w:i/>
          <w:iCs/>
          <w:lang w:eastAsia="en-GB"/>
        </w:rPr>
      </w:pPr>
      <w:r w:rsidRPr="003403B8">
        <w:rPr>
          <w:rFonts w:eastAsia="SimSun"/>
          <w:bCs/>
          <w:i/>
          <w:iCs/>
          <w:lang w:eastAsia="en-GB"/>
        </w:rPr>
        <w:t>Specification of IAB-node timing mode(s), extensions for DL/UL power control, and CLI and interference measurements of BH links, as needed, to support simultaneous operation (transmission and/or reception) by IAB-node’s child and parent links.</w:t>
      </w:r>
    </w:p>
    <w:p w14:paraId="4CD8FF2A" w14:textId="77777777" w:rsidR="003C40DF" w:rsidRPr="003C40DF" w:rsidRDefault="003C40DF" w:rsidP="003C40DF">
      <w:pPr>
        <w:overflowPunct w:val="0"/>
        <w:autoSpaceDE w:val="0"/>
        <w:autoSpaceDN w:val="0"/>
        <w:adjustRightInd w:val="0"/>
        <w:spacing w:after="240"/>
        <w:contextualSpacing/>
        <w:rPr>
          <w:rFonts w:eastAsia="SimSun"/>
          <w:bCs/>
          <w:i/>
          <w:iCs/>
          <w:lang w:eastAsia="en-GB"/>
        </w:rPr>
      </w:pPr>
    </w:p>
    <w:p w14:paraId="1328F962" w14:textId="77777777" w:rsidR="003C40DF" w:rsidRDefault="003C40DF" w:rsidP="003C40DF">
      <w:pPr>
        <w:spacing w:after="60"/>
      </w:pPr>
      <w:r>
        <w:t>RAN4 objectives are defined as follows:</w:t>
      </w:r>
    </w:p>
    <w:p w14:paraId="25F3DDEC" w14:textId="77777777" w:rsidR="003C40DF" w:rsidRPr="003C40DF" w:rsidRDefault="003C40DF" w:rsidP="003C40DF">
      <w:pPr>
        <w:pStyle w:val="ListParagraph"/>
        <w:spacing w:before="60" w:after="60"/>
        <w:ind w:left="360" w:firstLine="400"/>
        <w:rPr>
          <w:rFonts w:eastAsia="SimSun"/>
          <w:bCs/>
          <w:i/>
          <w:iCs/>
          <w:lang w:eastAsia="en-GB"/>
        </w:rPr>
      </w:pPr>
      <w:r w:rsidRPr="003C40DF">
        <w:rPr>
          <w:rFonts w:eastAsia="SimSun"/>
          <w:bCs/>
          <w:i/>
          <w:iCs/>
          <w:lang w:eastAsia="en-GB"/>
        </w:rPr>
        <w:t>RF and RRM requirements [RAN4-led]:</w:t>
      </w:r>
    </w:p>
    <w:p w14:paraId="17957EDA" w14:textId="77777777" w:rsidR="003C40DF" w:rsidRP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IAB node RF requirements if needed for any Rel-17 extensions.</w:t>
      </w:r>
    </w:p>
    <w:p w14:paraId="14E6D018" w14:textId="3B6B23A9" w:rsidR="003C40DF" w:rsidRDefault="003C40DF" w:rsidP="003C40DF">
      <w:pPr>
        <w:pStyle w:val="ListParagraph"/>
        <w:numPr>
          <w:ilvl w:val="0"/>
          <w:numId w:val="19"/>
        </w:numPr>
        <w:overflowPunct/>
        <w:autoSpaceDE/>
        <w:autoSpaceDN/>
        <w:adjustRightInd/>
        <w:spacing w:before="60" w:after="60"/>
        <w:ind w:left="1080" w:firstLineChars="0"/>
        <w:contextualSpacing/>
        <w:textAlignment w:val="auto"/>
        <w:rPr>
          <w:rFonts w:eastAsia="SimSun"/>
          <w:bCs/>
          <w:i/>
          <w:iCs/>
          <w:lang w:eastAsia="en-GB"/>
        </w:rPr>
      </w:pPr>
      <w:r w:rsidRPr="003C40DF">
        <w:rPr>
          <w:rFonts w:eastAsia="SimSun"/>
          <w:bCs/>
          <w:i/>
          <w:iCs/>
          <w:lang w:eastAsia="en-GB"/>
        </w:rPr>
        <w:t>Definition of RRM core requirements if needed for any Rel-17 extensions.</w:t>
      </w:r>
    </w:p>
    <w:p w14:paraId="1843D626" w14:textId="77777777" w:rsidR="003C40DF" w:rsidRPr="003C40DF" w:rsidRDefault="003C40DF" w:rsidP="003C40DF">
      <w:pPr>
        <w:spacing w:after="0"/>
        <w:contextualSpacing/>
        <w:rPr>
          <w:rFonts w:eastAsia="SimSun"/>
          <w:bCs/>
          <w:i/>
          <w:iCs/>
          <w:lang w:eastAsia="en-GB"/>
        </w:rPr>
      </w:pPr>
    </w:p>
    <w:p w14:paraId="29D961CF" w14:textId="37725C4B" w:rsidR="003C40DF" w:rsidRDefault="003C40DF" w:rsidP="003C40DF">
      <w:r>
        <w:t xml:space="preserve">In this contribution we discuss </w:t>
      </w:r>
      <w:r w:rsidR="004507C0">
        <w:t>how possible changes on RF requirements or possible new RF requirements should be specified taking into account that a release 16 baseline already exists.</w:t>
      </w:r>
    </w:p>
    <w:bookmarkEnd w:id="0"/>
    <w:p w14:paraId="27A7A54E" w14:textId="2C7BA069" w:rsidR="007B1131" w:rsidRPr="003C40DF" w:rsidRDefault="00F84D8E" w:rsidP="00F84D8E">
      <w:pPr>
        <w:pStyle w:val="Heading1"/>
        <w:rPr>
          <w:lang w:val="en-GB" w:eastAsia="zh-CN"/>
        </w:rPr>
      </w:pPr>
      <w:r w:rsidRPr="003C40DF">
        <w:rPr>
          <w:lang w:val="en-GB" w:eastAsia="zh-CN"/>
        </w:rPr>
        <w:t>Discussion</w:t>
      </w:r>
    </w:p>
    <w:p w14:paraId="5DB29E49" w14:textId="44F6DC77" w:rsidR="004507C0" w:rsidRPr="0531C336" w:rsidRDefault="44D8051D" w:rsidP="004507C0">
      <w:pPr>
        <w:rPr>
          <w:lang w:eastAsia="zh-CN"/>
        </w:rPr>
      </w:pPr>
      <w:r w:rsidRPr="6B4C168B">
        <w:rPr>
          <w:lang w:eastAsia="zh-CN"/>
        </w:rPr>
        <w:t>RAN</w:t>
      </w:r>
      <w:r w:rsidR="1DC9FDF4" w:rsidRPr="6B4C168B">
        <w:rPr>
          <w:lang w:eastAsia="zh-CN"/>
        </w:rPr>
        <w:t>1</w:t>
      </w:r>
      <w:r w:rsidRPr="6B4C168B">
        <w:rPr>
          <w:lang w:eastAsia="zh-CN"/>
        </w:rPr>
        <w:t xml:space="preserve"> </w:t>
      </w:r>
      <w:r w:rsidR="004507C0">
        <w:rPr>
          <w:lang w:eastAsia="zh-CN"/>
        </w:rPr>
        <w:t>started</w:t>
      </w:r>
      <w:r w:rsidRPr="6B4C168B">
        <w:rPr>
          <w:lang w:eastAsia="zh-CN"/>
        </w:rPr>
        <w:t xml:space="preserve"> working on possible solution</w:t>
      </w:r>
      <w:r w:rsidR="6E161136" w:rsidRPr="6B4C168B">
        <w:rPr>
          <w:lang w:eastAsia="zh-CN"/>
        </w:rPr>
        <w:t>s</w:t>
      </w:r>
      <w:r w:rsidRPr="6B4C168B">
        <w:rPr>
          <w:lang w:eastAsia="zh-CN"/>
        </w:rPr>
        <w:t xml:space="preserve"> for resource multiplexing between child and parent links of an IAB node where the multiplexing can be based on spatial or frequency division of signals, i.e.</w:t>
      </w:r>
      <w:r w:rsidR="5D7F52D3" w:rsidRPr="6B4C168B">
        <w:rPr>
          <w:lang w:eastAsia="zh-CN"/>
        </w:rPr>
        <w:t>,</w:t>
      </w:r>
      <w:r w:rsidRPr="6B4C168B">
        <w:rPr>
          <w:lang w:eastAsia="zh-CN"/>
        </w:rPr>
        <w:t xml:space="preserve"> SDM or FDM type multiplexing. The new multiplexing schemes require enhancements for control and usage of available radio resources of IAB-MT and IAB-DU. Simultaneous usage of MT and DU resources, in fact BH and access channels, will result in new interference scenarios that may have implications to CLI measurements and/or power control</w:t>
      </w:r>
      <w:r w:rsidR="004507C0">
        <w:rPr>
          <w:lang w:eastAsia="zh-CN"/>
        </w:rPr>
        <w:t>.</w:t>
      </w:r>
    </w:p>
    <w:p w14:paraId="7153DBC6" w14:textId="0E69E5A9" w:rsidR="00D427B5" w:rsidRDefault="004507C0" w:rsidP="00D372A5">
      <w:pPr>
        <w:rPr>
          <w:lang w:eastAsia="zh-CN"/>
        </w:rPr>
      </w:pPr>
      <w:r>
        <w:rPr>
          <w:lang w:eastAsia="zh-CN"/>
        </w:rPr>
        <w:t xml:space="preserve">It is possible that </w:t>
      </w:r>
      <w:r w:rsidR="009E6B8B">
        <w:rPr>
          <w:lang w:eastAsia="zh-CN"/>
        </w:rPr>
        <w:t>new RF requirements are necessary to guarantee system performance when SDM and/or FDM multiplexing feature is supported, despite the fact that rel-16 IAB WI</w:t>
      </w:r>
      <w:r w:rsidR="00AD5258">
        <w:rPr>
          <w:lang w:eastAsia="zh-CN"/>
        </w:rPr>
        <w:t xml:space="preserve"> objectives</w:t>
      </w:r>
      <w:r w:rsidR="009E6B8B">
        <w:rPr>
          <w:lang w:eastAsia="zh-CN"/>
        </w:rPr>
        <w:t xml:space="preserve"> included </w:t>
      </w:r>
      <w:r w:rsidR="00AD5258">
        <w:rPr>
          <w:lang w:eastAsia="zh-CN"/>
        </w:rPr>
        <w:t>considerations for forward-compatibility with SDM and FDM [2]</w:t>
      </w:r>
      <w:r w:rsidR="00002940">
        <w:rPr>
          <w:lang w:eastAsia="zh-CN"/>
        </w:rPr>
        <w:t>:</w:t>
      </w:r>
    </w:p>
    <w:p w14:paraId="2142CEB8" w14:textId="77777777" w:rsidR="00021450" w:rsidRDefault="00002940" w:rsidP="00021450">
      <w:pPr>
        <w:rPr>
          <w:lang w:eastAsia="zh-CN"/>
        </w:rPr>
      </w:pPr>
      <w:r>
        <w:rPr>
          <w:lang w:eastAsia="zh-CN"/>
        </w:rPr>
        <w:lastRenderedPageBreak/>
        <w:br/>
      </w:r>
      <w:r w:rsidR="00AD5258" w:rsidRPr="00021450">
        <w:rPr>
          <w:noProof/>
          <w:lang w:eastAsia="zh-CN"/>
        </w:rPr>
        <mc:AlternateContent>
          <mc:Choice Requires="wps">
            <w:drawing>
              <wp:anchor distT="45720" distB="45720" distL="114300" distR="114300" simplePos="0" relativeHeight="251659264" behindDoc="0" locked="0" layoutInCell="1" allowOverlap="1" wp14:anchorId="2B4A882A" wp14:editId="1E4B7434">
                <wp:simplePos x="0" y="0"/>
                <wp:positionH relativeFrom="margin">
                  <wp:align>left</wp:align>
                </wp:positionH>
                <wp:positionV relativeFrom="paragraph">
                  <wp:posOffset>77</wp:posOffset>
                </wp:positionV>
                <wp:extent cx="5866765" cy="1404620"/>
                <wp:effectExtent l="0" t="0" r="1968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6790" cy="1404620"/>
                        </a:xfrm>
                        <a:prstGeom prst="rect">
                          <a:avLst/>
                        </a:prstGeom>
                        <a:solidFill>
                          <a:srgbClr val="FFFFFF"/>
                        </a:solidFill>
                        <a:ln w="9525">
                          <a:solidFill>
                            <a:srgbClr val="000000"/>
                          </a:solidFill>
                          <a:miter lim="800000"/>
                          <a:headEnd/>
                          <a:tailEnd/>
                        </a:ln>
                      </wps:spPr>
                      <wps:txbx>
                        <w:txbxContent>
                          <w:p w14:paraId="6CD9A197" w14:textId="77777777" w:rsidR="00AD5258" w:rsidRDefault="00AD5258" w:rsidP="00AD5258">
                            <w:pPr>
                              <w:numPr>
                                <w:ilvl w:val="1"/>
                                <w:numId w:val="23"/>
                              </w:numPr>
                              <w:spacing w:beforeLines="60" w:before="163" w:afterLines="60" w:after="163" w:line="256" w:lineRule="auto"/>
                              <w:ind w:left="1440"/>
                              <w:rPr>
                                <w:lang w:val="fi-FI"/>
                              </w:rPr>
                            </w:pPr>
                            <w:r>
                              <w:t xml:space="preserve">Specification of mechanisms for resource multiplexing among backhaul and access links. This includes: </w:t>
                            </w:r>
                          </w:p>
                          <w:p w14:paraId="25C4E306" w14:textId="74191BE2" w:rsidR="00AD5258" w:rsidRDefault="00AD5258" w:rsidP="00AD5258">
                            <w:r>
                              <w:t>Specification of semi-static configuration for IAB-node/IAB-donor DU resources in case of TDM operation subject to half-duplex constraint. This shall be forward compatible to allow the support of half-duplex scenarios with FDM and SDM resource sharing among backhaul and access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4A882A" id="_x0000_t202" coordsize="21600,21600" o:spt="202" path="m,l,21600r21600,l21600,xe">
                <v:stroke joinstyle="miter"/>
                <v:path gradientshapeok="t" o:connecttype="rect"/>
              </v:shapetype>
              <v:shape id="Text Box 2" o:spid="_x0000_s1026" type="#_x0000_t202" style="position:absolute;margin-left:0;margin-top:0;width:461.9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Acx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">
                <v:textbox style="mso-fit-shape-to-text:t">
                  <w:txbxContent>
                    <w:p w14:paraId="6CD9A197" w14:textId="77777777" w:rsidR="00AD5258" w:rsidRDefault="00AD5258" w:rsidP="00AD5258">
                      <w:pPr>
                        <w:numPr>
                          <w:ilvl w:val="1"/>
                          <w:numId w:val="23"/>
                        </w:numPr>
                        <w:spacing w:beforeLines="60" w:before="163" w:afterLines="60" w:after="163" w:line="256" w:lineRule="auto"/>
                        <w:ind w:left="1440"/>
                        <w:rPr>
                          <w:lang w:val="fi-FI"/>
                        </w:rPr>
                      </w:pPr>
                      <w:r>
                        <w:t xml:space="preserve">Specification of mechanisms for resource multiplexing among backhaul and access links. This includes: </w:t>
                      </w:r>
                    </w:p>
                    <w:p w14:paraId="25C4E306" w14:textId="74191BE2" w:rsidR="00AD5258" w:rsidRDefault="00AD5258" w:rsidP="00AD5258">
                      <w:r>
                        <w:t>Specification of semi-static configuration for IAB-node/IAB-donor DU resources in case of TDM operation subject to half-duplex constraint. This shall be forward compatible to allow the support of half-duplex scenarios with FDM and SDM resource sharing among backhaul and access links</w:t>
                      </w:r>
                    </w:p>
                  </w:txbxContent>
                </v:textbox>
                <w10:wrap type="square" anchorx="margin"/>
              </v:shape>
            </w:pict>
          </mc:Fallback>
        </mc:AlternateContent>
      </w:r>
      <w:r w:rsidR="00021450" w:rsidRPr="00021450">
        <w:rPr>
          <w:lang w:eastAsia="zh-CN"/>
        </w:rPr>
        <w:t xml:space="preserve">The </w:t>
      </w:r>
      <w:r w:rsidR="00021450">
        <w:rPr>
          <w:lang w:eastAsia="zh-CN"/>
        </w:rPr>
        <w:t xml:space="preserve">outcome of discussions in RAN4#98-bis-e were captured in an approved way forward in [3]. The main open issues are </w:t>
      </w:r>
    </w:p>
    <w:p w14:paraId="69213BC6" w14:textId="650EBF74" w:rsidR="00021450" w:rsidRDefault="00021450" w:rsidP="00157572">
      <w:pPr>
        <w:pStyle w:val="ListParagraph"/>
        <w:numPr>
          <w:ilvl w:val="0"/>
          <w:numId w:val="27"/>
        </w:numPr>
        <w:ind w:firstLineChars="0"/>
        <w:rPr>
          <w:lang w:eastAsia="zh-CN"/>
        </w:rPr>
      </w:pPr>
      <w:r>
        <w:rPr>
          <w:lang w:eastAsia="zh-CN"/>
        </w:rPr>
        <w:t xml:space="preserve">whether RF core requirements will be impacted due to introduction of simultaneous operation between IAB-DU and IAB-MT. </w:t>
      </w:r>
    </w:p>
    <w:p w14:paraId="52E16DE6" w14:textId="095DCB6E" w:rsidR="00021450" w:rsidRDefault="00021450" w:rsidP="00157572">
      <w:pPr>
        <w:pStyle w:val="ListParagraph"/>
        <w:numPr>
          <w:ilvl w:val="0"/>
          <w:numId w:val="27"/>
        </w:numPr>
        <w:ind w:firstLineChars="0"/>
        <w:rPr>
          <w:lang w:eastAsia="zh-CN"/>
        </w:rPr>
      </w:pPr>
      <w:r>
        <w:rPr>
          <w:lang w:eastAsia="zh-CN"/>
        </w:rPr>
        <w:t xml:space="preserve">capabilities for DC operation. </w:t>
      </w:r>
    </w:p>
    <w:p w14:paraId="566503DE" w14:textId="497C9AAF" w:rsidR="00021450" w:rsidRDefault="00021450" w:rsidP="00157572">
      <w:pPr>
        <w:pStyle w:val="ListParagraph"/>
        <w:numPr>
          <w:ilvl w:val="0"/>
          <w:numId w:val="27"/>
        </w:numPr>
        <w:ind w:firstLineChars="0"/>
        <w:rPr>
          <w:lang w:eastAsia="zh-CN"/>
        </w:rPr>
      </w:pPr>
      <w:r>
        <w:rPr>
          <w:lang w:eastAsia="zh-CN"/>
        </w:rPr>
        <w:t>RAN4 impact due to timing enhancement to support case 6, case 7 timing and switching between case 1, 6 and 7.</w:t>
      </w:r>
    </w:p>
    <w:p w14:paraId="41A9EC0C" w14:textId="4830776B" w:rsidR="00021450" w:rsidRDefault="00021450" w:rsidP="00021450">
      <w:pPr>
        <w:rPr>
          <w:lang w:eastAsia="zh-CN"/>
        </w:rPr>
      </w:pPr>
      <w:r>
        <w:rPr>
          <w:lang w:eastAsia="zh-CN"/>
        </w:rPr>
        <w:t>Here RF core requirement impact is discussed further, as it was seen that in later stages of the WI there is still time to discuss capabilities and it is more important now to concentrate on identifying possible RF core requirement impact.</w:t>
      </w:r>
    </w:p>
    <w:p w14:paraId="066218EB" w14:textId="37371182" w:rsidR="00157572" w:rsidRDefault="00157572" w:rsidP="00021450">
      <w:pPr>
        <w:rPr>
          <w:lang w:eastAsia="zh-CN"/>
        </w:rPr>
      </w:pPr>
      <w:r>
        <w:rPr>
          <w:lang w:eastAsia="zh-CN"/>
        </w:rPr>
        <w:t>One possible scenario where RF performance is impacted is FDM-transmission where IAB-MT transmission is power controlled. This may result in a case where unwanted emissions of the higher-power IAB-DU transmission have impact on the signal quality of the lower-power IAB-MT transmission. Additionally, some emission requirements, like ACLR, could be difficult to be met for the lower power IAB-MT transmissions, in case the unwanted emissions are dominated by the high power IAB-DU transmission. The scenario is illustrated in Figure 1.</w:t>
      </w:r>
    </w:p>
    <w:p w14:paraId="23DE9282" w14:textId="0ECC275E" w:rsidR="00157572" w:rsidRDefault="00157572" w:rsidP="00157572">
      <w:pPr>
        <w:jc w:val="center"/>
        <w:rPr>
          <w:lang w:eastAsia="zh-CN"/>
        </w:rPr>
      </w:pPr>
      <w:r>
        <w:rPr>
          <w:noProof/>
        </w:rPr>
        <w:drawing>
          <wp:inline distT="0" distB="0" distL="0" distR="0" wp14:anchorId="2257EFFF" wp14:editId="6DFC7385">
            <wp:extent cx="3230880" cy="1706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3230880" cy="1706880"/>
                    </a:xfrm>
                    <a:prstGeom prst="rect">
                      <a:avLst/>
                    </a:prstGeom>
                  </pic:spPr>
                </pic:pic>
              </a:graphicData>
            </a:graphic>
          </wp:inline>
        </w:drawing>
      </w:r>
    </w:p>
    <w:p w14:paraId="490EFAC5" w14:textId="6BB49A0F" w:rsidR="00157572" w:rsidRPr="00157572" w:rsidRDefault="00157572" w:rsidP="00157572">
      <w:pPr>
        <w:jc w:val="center"/>
        <w:rPr>
          <w:b/>
          <w:bCs/>
          <w:lang w:eastAsia="zh-CN"/>
        </w:rPr>
      </w:pPr>
      <w:r w:rsidRPr="00157572">
        <w:rPr>
          <w:b/>
          <w:bCs/>
          <w:lang w:eastAsia="zh-CN"/>
        </w:rPr>
        <w:t>Figure 1: Wanted signals (blue) and emissions spectra of IAB-DU transmissions (orange) and IAB-MT transmission (green).</w:t>
      </w:r>
      <w:r>
        <w:rPr>
          <w:b/>
          <w:bCs/>
          <w:lang w:eastAsia="zh-CN"/>
        </w:rPr>
        <w:t xml:space="preserve"> Only one side of emission spectra drawn.</w:t>
      </w:r>
      <w:r w:rsidRPr="00157572">
        <w:rPr>
          <w:b/>
          <w:bCs/>
          <w:lang w:eastAsia="zh-CN"/>
        </w:rPr>
        <w:t xml:space="preserve"> The illustration is not in scale.</w:t>
      </w:r>
    </w:p>
    <w:p w14:paraId="535F7CA4" w14:textId="58416A9C" w:rsidR="00157572" w:rsidRDefault="00157572" w:rsidP="00021450">
      <w:pPr>
        <w:rPr>
          <w:b/>
          <w:bCs/>
          <w:lang w:eastAsia="zh-CN"/>
        </w:rPr>
      </w:pPr>
      <w:r>
        <w:rPr>
          <w:b/>
          <w:bCs/>
          <w:lang w:eastAsia="zh-CN"/>
        </w:rPr>
        <w:t>Observation 1: FDM of IAB-MT and IAB-DU transmissions may impact RF performance, especially if IAB-MT transmission is power controlled.</w:t>
      </w:r>
    </w:p>
    <w:p w14:paraId="741E58EE" w14:textId="074C593E" w:rsidR="00512BEB" w:rsidRDefault="00157572" w:rsidP="00512BEB">
      <w:pPr>
        <w:rPr>
          <w:b/>
          <w:bCs/>
          <w:lang w:eastAsia="zh-CN"/>
        </w:rPr>
      </w:pPr>
      <w:r w:rsidRPr="00157572">
        <w:rPr>
          <w:b/>
          <w:bCs/>
          <w:lang w:eastAsia="zh-CN"/>
        </w:rPr>
        <w:t>Proposal 1:</w:t>
      </w:r>
      <w:r>
        <w:rPr>
          <w:b/>
          <w:bCs/>
          <w:lang w:eastAsia="zh-CN"/>
        </w:rPr>
        <w:t xml:space="preserve"> Further investigate specification impact of FDM of IAB-MT and IAB-DU transmissions, taking into account at least if emissions requirements can be met </w:t>
      </w:r>
      <w:r w:rsidR="004432A0">
        <w:rPr>
          <w:b/>
          <w:bCs/>
          <w:lang w:eastAsia="zh-CN"/>
        </w:rPr>
        <w:t xml:space="preserve">and </w:t>
      </w:r>
      <w:r>
        <w:rPr>
          <w:b/>
          <w:bCs/>
          <w:lang w:eastAsia="zh-CN"/>
        </w:rPr>
        <w:t>impact to signal quality</w:t>
      </w:r>
    </w:p>
    <w:p w14:paraId="57C461FB" w14:textId="6D118A9E" w:rsidR="00512BEB" w:rsidRDefault="00512BEB" w:rsidP="00512BEB">
      <w:pPr>
        <w:rPr>
          <w:lang w:eastAsia="zh-CN"/>
        </w:rPr>
      </w:pPr>
      <w:r w:rsidRPr="00512BEB">
        <w:rPr>
          <w:lang w:eastAsia="zh-CN"/>
        </w:rPr>
        <w:t xml:space="preserve">Another </w:t>
      </w:r>
      <w:r>
        <w:rPr>
          <w:lang w:eastAsia="zh-CN"/>
        </w:rPr>
        <w:t>situation where signal quality may be impacted is FDM transmission where relatively large timing advance applies to IAB-MT transmission. This means that IAB-DU and IAB-MT transmissions start at different time. There is a possibility that some variation of signal quality will take place in IAB-MT transmission during the ramp up of IAB-DU transmission. However, we do not immediately see this having specification impact.</w:t>
      </w:r>
    </w:p>
    <w:p w14:paraId="761BDA80" w14:textId="5EB6E20C" w:rsidR="00512BEB" w:rsidRDefault="00512BEB" w:rsidP="00512BEB">
      <w:pPr>
        <w:rPr>
          <w:b/>
          <w:bCs/>
          <w:lang w:eastAsia="zh-CN"/>
        </w:rPr>
      </w:pPr>
      <w:r>
        <w:rPr>
          <w:b/>
          <w:bCs/>
          <w:lang w:eastAsia="zh-CN"/>
        </w:rPr>
        <w:t>Observation 2: FDM of IAB-MT and IAB-DU transmissions may impact IAB-MT signal quality, if relatively large timing advance is applied to IAB-MT. It is not clear if there is specification impact.</w:t>
      </w:r>
    </w:p>
    <w:p w14:paraId="68A3FC88" w14:textId="10942C78" w:rsidR="00512BEB" w:rsidRDefault="00512BEB" w:rsidP="00512BEB">
      <w:pPr>
        <w:rPr>
          <w:lang w:eastAsia="zh-CN"/>
        </w:rPr>
      </w:pPr>
      <w:r w:rsidRPr="590AF112">
        <w:rPr>
          <w:lang w:eastAsia="zh-CN"/>
        </w:rPr>
        <w:lastRenderedPageBreak/>
        <w:t xml:space="preserve">When it comes to SDM operation simultaneous transmission of different panels of simultaneous reception of different panels likely has </w:t>
      </w:r>
      <w:r w:rsidR="28D180DD" w:rsidRPr="590AF112">
        <w:rPr>
          <w:lang w:eastAsia="zh-CN"/>
        </w:rPr>
        <w:t xml:space="preserve">no </w:t>
      </w:r>
      <w:r w:rsidRPr="590AF112">
        <w:rPr>
          <w:lang w:eastAsia="zh-CN"/>
        </w:rPr>
        <w:t xml:space="preserve">specification impact. </w:t>
      </w:r>
      <w:r w:rsidR="270715AE" w:rsidRPr="590AF112">
        <w:rPr>
          <w:lang w:eastAsia="zh-CN"/>
        </w:rPr>
        <w:t>W</w:t>
      </w:r>
      <w:r w:rsidRPr="590AF112">
        <w:rPr>
          <w:lang w:eastAsia="zh-CN"/>
        </w:rPr>
        <w:t>e see SDM operation and impacts from site specific antenna solutions/isolations is best to be left for implementation.</w:t>
      </w:r>
    </w:p>
    <w:p w14:paraId="369314AC" w14:textId="0664B281" w:rsidR="00512BEB" w:rsidRPr="00512BEB" w:rsidRDefault="00512BEB" w:rsidP="00512BEB">
      <w:pPr>
        <w:rPr>
          <w:b/>
          <w:bCs/>
          <w:lang w:eastAsia="zh-CN"/>
        </w:rPr>
      </w:pPr>
      <w:r w:rsidRPr="590AF112">
        <w:rPr>
          <w:b/>
          <w:bCs/>
          <w:lang w:eastAsia="zh-CN"/>
        </w:rPr>
        <w:t xml:space="preserve">Proposal 2: </w:t>
      </w:r>
      <w:r w:rsidR="67CDA91A" w:rsidRPr="590AF112">
        <w:rPr>
          <w:b/>
          <w:bCs/>
          <w:lang w:eastAsia="zh-CN"/>
        </w:rPr>
        <w:t>No specification impact from SDM-operation when two panels are simultaneously receiving or simultaneously transmitting.</w:t>
      </w:r>
    </w:p>
    <w:p w14:paraId="3A7886CD" w14:textId="573F4241" w:rsidR="0012171E" w:rsidRPr="003C40DF" w:rsidRDefault="00065A7B" w:rsidP="009E2215">
      <w:pPr>
        <w:pStyle w:val="Heading1"/>
        <w:rPr>
          <w:lang w:val="en-GB" w:eastAsia="zh-CN"/>
        </w:rPr>
      </w:pPr>
      <w:r w:rsidRPr="003C40DF">
        <w:rPr>
          <w:lang w:val="en-GB" w:eastAsia="zh-CN"/>
        </w:rPr>
        <w:t>Conclusion</w:t>
      </w:r>
      <w:r w:rsidR="009E2215" w:rsidRPr="003C40DF">
        <w:rPr>
          <w:lang w:val="en-GB" w:eastAsia="zh-CN"/>
        </w:rPr>
        <w:t xml:space="preserve"> </w:t>
      </w:r>
    </w:p>
    <w:p w14:paraId="065EDCEF" w14:textId="26C935EA" w:rsidR="009E2215" w:rsidRDefault="00BA1B29" w:rsidP="009E2215">
      <w:pPr>
        <w:rPr>
          <w:lang w:eastAsia="zh-CN"/>
        </w:rPr>
      </w:pPr>
      <w:r w:rsidRPr="00FD43C8">
        <w:rPr>
          <w:lang w:eastAsia="zh-CN"/>
        </w:rPr>
        <w:t>In this contribution</w:t>
      </w:r>
      <w:r w:rsidR="0069273C" w:rsidRPr="00FD43C8">
        <w:rPr>
          <w:lang w:eastAsia="zh-CN"/>
        </w:rPr>
        <w:t xml:space="preserve"> </w:t>
      </w:r>
      <w:r w:rsidR="00FD43C8" w:rsidRPr="00FD43C8">
        <w:rPr>
          <w:lang w:eastAsia="zh-CN"/>
        </w:rPr>
        <w:t>rel-17 IAB RF requirement</w:t>
      </w:r>
      <w:r w:rsidR="00512BEB">
        <w:rPr>
          <w:lang w:eastAsia="zh-CN"/>
        </w:rPr>
        <w:t xml:space="preserve"> impact was discussed.</w:t>
      </w:r>
      <w:r w:rsidR="00FD43C8" w:rsidRPr="00FD43C8">
        <w:rPr>
          <w:lang w:eastAsia="zh-CN"/>
        </w:rPr>
        <w:t xml:space="preserve"> Following observations and proposals were made:</w:t>
      </w:r>
    </w:p>
    <w:p w14:paraId="1F034855" w14:textId="77777777" w:rsidR="00AD24F6" w:rsidRDefault="00AD24F6" w:rsidP="00AD24F6">
      <w:pPr>
        <w:rPr>
          <w:b/>
          <w:bCs/>
          <w:lang w:eastAsia="zh-CN"/>
        </w:rPr>
      </w:pPr>
      <w:r>
        <w:rPr>
          <w:b/>
          <w:bCs/>
          <w:lang w:eastAsia="zh-CN"/>
        </w:rPr>
        <w:t>Observation 1: FDM of IAB-MT and IAB-DU transmissions may impact RF performance, especially if IAB-MT transmission is power controlled.</w:t>
      </w:r>
    </w:p>
    <w:p w14:paraId="5BFAA039" w14:textId="4EFD04B3" w:rsidR="00AD24F6" w:rsidRDefault="00AD24F6" w:rsidP="00AD24F6">
      <w:pPr>
        <w:rPr>
          <w:b/>
          <w:bCs/>
          <w:lang w:eastAsia="zh-CN"/>
        </w:rPr>
      </w:pPr>
      <w:r w:rsidRPr="00157572">
        <w:rPr>
          <w:b/>
          <w:bCs/>
          <w:lang w:eastAsia="zh-CN"/>
        </w:rPr>
        <w:t>Proposal 1:</w:t>
      </w:r>
      <w:r>
        <w:rPr>
          <w:b/>
          <w:bCs/>
          <w:lang w:eastAsia="zh-CN"/>
        </w:rPr>
        <w:t xml:space="preserve"> Further investigate specification impact of FDM of IAB-MT and IAB-DU transmissions, taking into account at least if emissions requirements can be met </w:t>
      </w:r>
      <w:r w:rsidR="004432A0">
        <w:rPr>
          <w:b/>
          <w:bCs/>
          <w:lang w:eastAsia="zh-CN"/>
        </w:rPr>
        <w:t xml:space="preserve">and </w:t>
      </w:r>
      <w:r>
        <w:rPr>
          <w:b/>
          <w:bCs/>
          <w:lang w:eastAsia="zh-CN"/>
        </w:rPr>
        <w:t>impact to signal quality</w:t>
      </w:r>
    </w:p>
    <w:p w14:paraId="3DD7C9D8" w14:textId="77777777" w:rsidR="00AD24F6" w:rsidRDefault="00AD24F6" w:rsidP="00AD24F6">
      <w:pPr>
        <w:rPr>
          <w:b/>
          <w:bCs/>
          <w:lang w:eastAsia="zh-CN"/>
        </w:rPr>
      </w:pPr>
      <w:r>
        <w:rPr>
          <w:b/>
          <w:bCs/>
          <w:lang w:eastAsia="zh-CN"/>
        </w:rPr>
        <w:t>Observation 2: FDM of IAB-MT and IAB-DU transmissions may impact IAB-MT signal quality, if relatively large timing advance is applied to IAB-MT. It is not clear if there is specification impact.</w:t>
      </w:r>
    </w:p>
    <w:p w14:paraId="10260E67" w14:textId="6020C179" w:rsidR="00AD24F6" w:rsidRPr="00AD24F6" w:rsidRDefault="00AD24F6" w:rsidP="590AF112">
      <w:pPr>
        <w:rPr>
          <w:b/>
          <w:bCs/>
          <w:lang w:eastAsia="zh-CN"/>
        </w:rPr>
      </w:pPr>
      <w:r w:rsidRPr="590AF112">
        <w:rPr>
          <w:b/>
          <w:bCs/>
          <w:lang w:eastAsia="zh-CN"/>
        </w:rPr>
        <w:t xml:space="preserve">Proposal 2: </w:t>
      </w:r>
      <w:r w:rsidR="2BFDAF82" w:rsidRPr="590AF112">
        <w:rPr>
          <w:b/>
          <w:bCs/>
          <w:lang w:eastAsia="zh-CN"/>
        </w:rPr>
        <w:t xml:space="preserve"> No specification impact from SDM-operation when two panels are simultaneously receiving or simultaneously transmitting.</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043AE872" w14:textId="69F49D8A" w:rsidR="00643268" w:rsidRDefault="00643268" w:rsidP="00643268">
      <w:pPr>
        <w:rPr>
          <w:i/>
          <w:iCs/>
        </w:rPr>
      </w:pPr>
      <w:r>
        <w:t xml:space="preserve">[1] </w:t>
      </w:r>
      <w:hyperlink r:id="rId16" w:history="1">
        <w:r w:rsidRPr="003403B8">
          <w:rPr>
            <w:rStyle w:val="Hyperlink"/>
          </w:rPr>
          <w:t>RP-201293</w:t>
        </w:r>
      </w:hyperlink>
      <w:r>
        <w:t xml:space="preserve"> </w:t>
      </w:r>
      <w:r w:rsidRPr="00643268">
        <w:rPr>
          <w:i/>
          <w:iCs/>
        </w:rPr>
        <w:t>WID:</w:t>
      </w:r>
      <w:r>
        <w:t xml:space="preserve"> </w:t>
      </w:r>
      <w:r w:rsidRPr="003403B8">
        <w:rPr>
          <w:i/>
          <w:iCs/>
        </w:rPr>
        <w:t>Enhancements to Integrated Access and Backhaul</w:t>
      </w:r>
    </w:p>
    <w:p w14:paraId="684CAFD7" w14:textId="6B755F98" w:rsidR="00AD5258" w:rsidRDefault="00AD5258" w:rsidP="00643268">
      <w:r w:rsidRPr="00AD5258">
        <w:t>[2] RP-210442 Revised WID: Integrated Access and Backhaul for NR</w:t>
      </w:r>
    </w:p>
    <w:p w14:paraId="10E13C30" w14:textId="2A0182C2" w:rsidR="00021450" w:rsidRPr="00AD5258" w:rsidRDefault="00021450" w:rsidP="00643268">
      <w:r>
        <w:t xml:space="preserve">[3] R4-2106115 WF on NR Rel-17 </w:t>
      </w:r>
      <w:proofErr w:type="spellStart"/>
      <w:r>
        <w:t>eIAB</w:t>
      </w:r>
      <w:proofErr w:type="spellEnd"/>
      <w:r>
        <w:t xml:space="preserve"> RAN4 scope</w:t>
      </w:r>
    </w:p>
    <w:sectPr w:rsidR="00021450" w:rsidRPr="00AD5258" w:rsidSect="003C40D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D7CFC" w14:textId="77777777" w:rsidR="001D0EBC" w:rsidRDefault="001D0EBC" w:rsidP="001E365C">
      <w:pPr>
        <w:spacing w:after="0"/>
      </w:pPr>
      <w:r>
        <w:separator/>
      </w:r>
    </w:p>
  </w:endnote>
  <w:endnote w:type="continuationSeparator" w:id="0">
    <w:p w14:paraId="3027DC03" w14:textId="77777777" w:rsidR="001D0EBC" w:rsidRDefault="001D0EBC" w:rsidP="001E365C">
      <w:pPr>
        <w:spacing w:after="0"/>
      </w:pPr>
      <w:r>
        <w:continuationSeparator/>
      </w:r>
    </w:p>
  </w:endnote>
  <w:endnote w:type="continuationNotice" w:id="1">
    <w:p w14:paraId="46B4AEC6" w14:textId="77777777" w:rsidR="001D0EBC" w:rsidRDefault="001D0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28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48EFF" w14:textId="77777777" w:rsidR="006A466B" w:rsidRDefault="006A46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2C8C" w14:textId="54EA2AF6" w:rsidR="006A466B" w:rsidRDefault="006A466B">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6A466B" w:rsidRPr="002C23F3" w:rsidRDefault="006A466B"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6A466B" w:rsidRPr="002C23F3" w:rsidRDefault="006A466B" w:rsidP="002C23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229" w14:textId="77777777" w:rsidR="006A466B" w:rsidRDefault="006A4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CC92C" w14:textId="77777777" w:rsidR="001D0EBC" w:rsidRDefault="001D0EBC" w:rsidP="001E365C">
      <w:pPr>
        <w:spacing w:after="0"/>
      </w:pPr>
      <w:r>
        <w:separator/>
      </w:r>
    </w:p>
  </w:footnote>
  <w:footnote w:type="continuationSeparator" w:id="0">
    <w:p w14:paraId="148E1770" w14:textId="77777777" w:rsidR="001D0EBC" w:rsidRDefault="001D0EBC" w:rsidP="001E365C">
      <w:pPr>
        <w:spacing w:after="0"/>
      </w:pPr>
      <w:r>
        <w:continuationSeparator/>
      </w:r>
    </w:p>
  </w:footnote>
  <w:footnote w:type="continuationNotice" w:id="1">
    <w:p w14:paraId="0899B97C" w14:textId="77777777" w:rsidR="001D0EBC" w:rsidRDefault="001D0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CB30D" w14:textId="77777777" w:rsidR="006A466B" w:rsidRDefault="006A46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9CAD9" w14:textId="77777777" w:rsidR="006A466B" w:rsidRDefault="006A4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C0149" w14:textId="77777777" w:rsidR="006A466B" w:rsidRDefault="006A4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333D6"/>
    <w:multiLevelType w:val="hybridMultilevel"/>
    <w:tmpl w:val="89D64368"/>
    <w:lvl w:ilvl="0" w:tplc="D51E880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8E730BE"/>
    <w:multiLevelType w:val="hybridMultilevel"/>
    <w:tmpl w:val="35266916"/>
    <w:lvl w:ilvl="0" w:tplc="38E2BB12">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3265464"/>
    <w:multiLevelType w:val="hybridMultilevel"/>
    <w:tmpl w:val="7ACA2AD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E60D4"/>
    <w:multiLevelType w:val="hybridMultilevel"/>
    <w:tmpl w:val="F1260006"/>
    <w:lvl w:ilvl="0" w:tplc="4B14D528">
      <w:start w:val="1"/>
      <w:numFmt w:val="bullet"/>
      <w:lvlText w:val=""/>
      <w:lvlJc w:val="left"/>
      <w:pPr>
        <w:tabs>
          <w:tab w:val="num" w:pos="720"/>
        </w:tabs>
        <w:ind w:left="720" w:hanging="360"/>
      </w:pPr>
      <w:rPr>
        <w:rFonts w:ascii="Symbol" w:hAnsi="Symbol" w:hint="default"/>
      </w:rPr>
    </w:lvl>
    <w:lvl w:ilvl="1" w:tplc="19DA4010" w:tentative="1">
      <w:start w:val="1"/>
      <w:numFmt w:val="bullet"/>
      <w:lvlText w:val=""/>
      <w:lvlJc w:val="left"/>
      <w:pPr>
        <w:tabs>
          <w:tab w:val="num" w:pos="1440"/>
        </w:tabs>
        <w:ind w:left="1440" w:hanging="360"/>
      </w:pPr>
      <w:rPr>
        <w:rFonts w:ascii="Symbol" w:hAnsi="Symbol" w:hint="default"/>
      </w:rPr>
    </w:lvl>
    <w:lvl w:ilvl="2" w:tplc="FA4AA1EA" w:tentative="1">
      <w:start w:val="1"/>
      <w:numFmt w:val="bullet"/>
      <w:lvlText w:val=""/>
      <w:lvlJc w:val="left"/>
      <w:pPr>
        <w:tabs>
          <w:tab w:val="num" w:pos="2160"/>
        </w:tabs>
        <w:ind w:left="2160" w:hanging="360"/>
      </w:pPr>
      <w:rPr>
        <w:rFonts w:ascii="Symbol" w:hAnsi="Symbol" w:hint="default"/>
      </w:rPr>
    </w:lvl>
    <w:lvl w:ilvl="3" w:tplc="FD76539E" w:tentative="1">
      <w:start w:val="1"/>
      <w:numFmt w:val="bullet"/>
      <w:lvlText w:val=""/>
      <w:lvlJc w:val="left"/>
      <w:pPr>
        <w:tabs>
          <w:tab w:val="num" w:pos="2880"/>
        </w:tabs>
        <w:ind w:left="2880" w:hanging="360"/>
      </w:pPr>
      <w:rPr>
        <w:rFonts w:ascii="Symbol" w:hAnsi="Symbol" w:hint="default"/>
      </w:rPr>
    </w:lvl>
    <w:lvl w:ilvl="4" w:tplc="3696A66A" w:tentative="1">
      <w:start w:val="1"/>
      <w:numFmt w:val="bullet"/>
      <w:lvlText w:val=""/>
      <w:lvlJc w:val="left"/>
      <w:pPr>
        <w:tabs>
          <w:tab w:val="num" w:pos="3600"/>
        </w:tabs>
        <w:ind w:left="3600" w:hanging="360"/>
      </w:pPr>
      <w:rPr>
        <w:rFonts w:ascii="Symbol" w:hAnsi="Symbol" w:hint="default"/>
      </w:rPr>
    </w:lvl>
    <w:lvl w:ilvl="5" w:tplc="A77CB882" w:tentative="1">
      <w:start w:val="1"/>
      <w:numFmt w:val="bullet"/>
      <w:lvlText w:val=""/>
      <w:lvlJc w:val="left"/>
      <w:pPr>
        <w:tabs>
          <w:tab w:val="num" w:pos="4320"/>
        </w:tabs>
        <w:ind w:left="4320" w:hanging="360"/>
      </w:pPr>
      <w:rPr>
        <w:rFonts w:ascii="Symbol" w:hAnsi="Symbol" w:hint="default"/>
      </w:rPr>
    </w:lvl>
    <w:lvl w:ilvl="6" w:tplc="E5C2DDA2" w:tentative="1">
      <w:start w:val="1"/>
      <w:numFmt w:val="bullet"/>
      <w:lvlText w:val=""/>
      <w:lvlJc w:val="left"/>
      <w:pPr>
        <w:tabs>
          <w:tab w:val="num" w:pos="5040"/>
        </w:tabs>
        <w:ind w:left="5040" w:hanging="360"/>
      </w:pPr>
      <w:rPr>
        <w:rFonts w:ascii="Symbol" w:hAnsi="Symbol" w:hint="default"/>
      </w:rPr>
    </w:lvl>
    <w:lvl w:ilvl="7" w:tplc="41920B42" w:tentative="1">
      <w:start w:val="1"/>
      <w:numFmt w:val="bullet"/>
      <w:lvlText w:val=""/>
      <w:lvlJc w:val="left"/>
      <w:pPr>
        <w:tabs>
          <w:tab w:val="num" w:pos="5760"/>
        </w:tabs>
        <w:ind w:left="5760" w:hanging="360"/>
      </w:pPr>
      <w:rPr>
        <w:rFonts w:ascii="Symbol" w:hAnsi="Symbol" w:hint="default"/>
      </w:rPr>
    </w:lvl>
    <w:lvl w:ilvl="8" w:tplc="2AAEE30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85F58EE"/>
    <w:multiLevelType w:val="hybridMultilevel"/>
    <w:tmpl w:val="0680CD8C"/>
    <w:lvl w:ilvl="0" w:tplc="B67A1C10">
      <w:start w:val="1"/>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9EB1A92"/>
    <w:multiLevelType w:val="hybridMultilevel"/>
    <w:tmpl w:val="31DE63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B7304F7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182905"/>
    <w:multiLevelType w:val="hybridMultilevel"/>
    <w:tmpl w:val="D2C8D2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537028"/>
    <w:multiLevelType w:val="hybridMultilevel"/>
    <w:tmpl w:val="D522360C"/>
    <w:lvl w:ilvl="0" w:tplc="8A10F58E">
      <w:start w:val="2"/>
      <w:numFmt w:val="bullet"/>
      <w:lvlText w:val="-"/>
      <w:lvlJc w:val="left"/>
      <w:pPr>
        <w:ind w:left="645" w:hanging="360"/>
      </w:pPr>
      <w:rPr>
        <w:rFonts w:ascii="Times New Roman" w:eastAsiaTheme="minorEastAsia"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15" w15:restartNumberingAfterBreak="0">
    <w:nsid w:val="4A770EBB"/>
    <w:multiLevelType w:val="multilevel"/>
    <w:tmpl w:val="4A770E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EDF6DBD"/>
    <w:multiLevelType w:val="multilevel"/>
    <w:tmpl w:val="5EDF6DBD"/>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7C20DBE"/>
    <w:multiLevelType w:val="hybridMultilevel"/>
    <w:tmpl w:val="B8C03C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97F3EFF"/>
    <w:multiLevelType w:val="hybridMultilevel"/>
    <w:tmpl w:val="E528B374"/>
    <w:lvl w:ilvl="0" w:tplc="1ACA0606">
      <w:start w:val="1"/>
      <w:numFmt w:val="bullet"/>
      <w:lvlText w:val=""/>
      <w:lvlJc w:val="left"/>
      <w:pPr>
        <w:tabs>
          <w:tab w:val="num" w:pos="720"/>
        </w:tabs>
        <w:ind w:left="720" w:hanging="360"/>
      </w:pPr>
      <w:rPr>
        <w:rFonts w:ascii="Symbol" w:hAnsi="Symbol" w:hint="default"/>
      </w:rPr>
    </w:lvl>
    <w:lvl w:ilvl="1" w:tplc="5764FAD0" w:tentative="1">
      <w:start w:val="1"/>
      <w:numFmt w:val="bullet"/>
      <w:lvlText w:val=""/>
      <w:lvlJc w:val="left"/>
      <w:pPr>
        <w:tabs>
          <w:tab w:val="num" w:pos="1440"/>
        </w:tabs>
        <w:ind w:left="1440" w:hanging="360"/>
      </w:pPr>
      <w:rPr>
        <w:rFonts w:ascii="Symbol" w:hAnsi="Symbol" w:hint="default"/>
      </w:rPr>
    </w:lvl>
    <w:lvl w:ilvl="2" w:tplc="89B8CE00" w:tentative="1">
      <w:start w:val="1"/>
      <w:numFmt w:val="bullet"/>
      <w:lvlText w:val=""/>
      <w:lvlJc w:val="left"/>
      <w:pPr>
        <w:tabs>
          <w:tab w:val="num" w:pos="2160"/>
        </w:tabs>
        <w:ind w:left="2160" w:hanging="360"/>
      </w:pPr>
      <w:rPr>
        <w:rFonts w:ascii="Symbol" w:hAnsi="Symbol" w:hint="default"/>
      </w:rPr>
    </w:lvl>
    <w:lvl w:ilvl="3" w:tplc="7C08A796" w:tentative="1">
      <w:start w:val="1"/>
      <w:numFmt w:val="bullet"/>
      <w:lvlText w:val=""/>
      <w:lvlJc w:val="left"/>
      <w:pPr>
        <w:tabs>
          <w:tab w:val="num" w:pos="2880"/>
        </w:tabs>
        <w:ind w:left="2880" w:hanging="360"/>
      </w:pPr>
      <w:rPr>
        <w:rFonts w:ascii="Symbol" w:hAnsi="Symbol" w:hint="default"/>
      </w:rPr>
    </w:lvl>
    <w:lvl w:ilvl="4" w:tplc="964A13C4" w:tentative="1">
      <w:start w:val="1"/>
      <w:numFmt w:val="bullet"/>
      <w:lvlText w:val=""/>
      <w:lvlJc w:val="left"/>
      <w:pPr>
        <w:tabs>
          <w:tab w:val="num" w:pos="3600"/>
        </w:tabs>
        <w:ind w:left="3600" w:hanging="360"/>
      </w:pPr>
      <w:rPr>
        <w:rFonts w:ascii="Symbol" w:hAnsi="Symbol" w:hint="default"/>
      </w:rPr>
    </w:lvl>
    <w:lvl w:ilvl="5" w:tplc="C5026898" w:tentative="1">
      <w:start w:val="1"/>
      <w:numFmt w:val="bullet"/>
      <w:lvlText w:val=""/>
      <w:lvlJc w:val="left"/>
      <w:pPr>
        <w:tabs>
          <w:tab w:val="num" w:pos="4320"/>
        </w:tabs>
        <w:ind w:left="4320" w:hanging="360"/>
      </w:pPr>
      <w:rPr>
        <w:rFonts w:ascii="Symbol" w:hAnsi="Symbol" w:hint="default"/>
      </w:rPr>
    </w:lvl>
    <w:lvl w:ilvl="6" w:tplc="FC700384" w:tentative="1">
      <w:start w:val="1"/>
      <w:numFmt w:val="bullet"/>
      <w:lvlText w:val=""/>
      <w:lvlJc w:val="left"/>
      <w:pPr>
        <w:tabs>
          <w:tab w:val="num" w:pos="5040"/>
        </w:tabs>
        <w:ind w:left="5040" w:hanging="360"/>
      </w:pPr>
      <w:rPr>
        <w:rFonts w:ascii="Symbol" w:hAnsi="Symbol" w:hint="default"/>
      </w:rPr>
    </w:lvl>
    <w:lvl w:ilvl="7" w:tplc="582E7658" w:tentative="1">
      <w:start w:val="1"/>
      <w:numFmt w:val="bullet"/>
      <w:lvlText w:val=""/>
      <w:lvlJc w:val="left"/>
      <w:pPr>
        <w:tabs>
          <w:tab w:val="num" w:pos="5760"/>
        </w:tabs>
        <w:ind w:left="5760" w:hanging="360"/>
      </w:pPr>
      <w:rPr>
        <w:rFonts w:ascii="Symbol" w:hAnsi="Symbol" w:hint="default"/>
      </w:rPr>
    </w:lvl>
    <w:lvl w:ilvl="8" w:tplc="9A26107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1"/>
  </w:num>
  <w:num w:numId="2">
    <w:abstractNumId w:val="7"/>
  </w:num>
  <w:num w:numId="3">
    <w:abstractNumId w:val="5"/>
  </w:num>
  <w:num w:numId="4">
    <w:abstractNumId w:val="17"/>
  </w:num>
  <w:num w:numId="5">
    <w:abstractNumId w:val="15"/>
  </w:num>
  <w:num w:numId="6">
    <w:abstractNumId w:val="2"/>
  </w:num>
  <w:num w:numId="7">
    <w:abstractNumId w:val="8"/>
  </w:num>
  <w:num w:numId="8">
    <w:abstractNumId w:val="19"/>
  </w:num>
  <w:num w:numId="9">
    <w:abstractNumId w:val="18"/>
  </w:num>
  <w:num w:numId="10">
    <w:abstractNumId w:val="3"/>
  </w:num>
  <w:num w:numId="11">
    <w:abstractNumId w:val="20"/>
  </w:num>
  <w:num w:numId="12">
    <w:abstractNumId w:val="16"/>
  </w:num>
  <w:num w:numId="13">
    <w:abstractNumId w:val="25"/>
  </w:num>
  <w:num w:numId="14">
    <w:abstractNumId w:val="21"/>
  </w:num>
  <w:num w:numId="15">
    <w:abstractNumId w:val="14"/>
  </w:num>
  <w:num w:numId="16">
    <w:abstractNumId w:val="9"/>
  </w:num>
  <w:num w:numId="17">
    <w:abstractNumId w:val="1"/>
  </w:num>
  <w:num w:numId="18">
    <w:abstractNumId w:val="13"/>
  </w:num>
  <w:num w:numId="19">
    <w:abstractNumId w:val="23"/>
  </w:num>
  <w:num w:numId="20">
    <w:abstractNumId w:val="4"/>
  </w:num>
  <w:num w:numId="21">
    <w:abstractNumId w:val="6"/>
  </w:num>
  <w:num w:numId="22">
    <w:abstractNumId w:val="24"/>
  </w:num>
  <w:num w:numId="23">
    <w:abstractNumId w:val="23"/>
  </w:num>
  <w:num w:numId="24">
    <w:abstractNumId w:val="12"/>
  </w:num>
  <w:num w:numId="25">
    <w:abstractNumId w:val="22"/>
  </w:num>
  <w:num w:numId="26">
    <w:abstractNumId w:val="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940"/>
    <w:rsid w:val="00004165"/>
    <w:rsid w:val="00006B5E"/>
    <w:rsid w:val="00010DD3"/>
    <w:rsid w:val="00011027"/>
    <w:rsid w:val="00017670"/>
    <w:rsid w:val="00020C56"/>
    <w:rsid w:val="00021450"/>
    <w:rsid w:val="00026ACC"/>
    <w:rsid w:val="0003171D"/>
    <w:rsid w:val="00031C1D"/>
    <w:rsid w:val="00031C67"/>
    <w:rsid w:val="00032E8C"/>
    <w:rsid w:val="00034CE5"/>
    <w:rsid w:val="00035C50"/>
    <w:rsid w:val="00040144"/>
    <w:rsid w:val="00044AB6"/>
    <w:rsid w:val="00044F9B"/>
    <w:rsid w:val="000457A1"/>
    <w:rsid w:val="00050001"/>
    <w:rsid w:val="00052041"/>
    <w:rsid w:val="0005326A"/>
    <w:rsid w:val="00055E0F"/>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7BD6"/>
    <w:rsid w:val="001206C2"/>
    <w:rsid w:val="0012171E"/>
    <w:rsid w:val="00121978"/>
    <w:rsid w:val="00123422"/>
    <w:rsid w:val="00123EB0"/>
    <w:rsid w:val="00124B6A"/>
    <w:rsid w:val="0013240D"/>
    <w:rsid w:val="001347E8"/>
    <w:rsid w:val="00136333"/>
    <w:rsid w:val="00136D4C"/>
    <w:rsid w:val="0014294C"/>
    <w:rsid w:val="00142BB9"/>
    <w:rsid w:val="00144F96"/>
    <w:rsid w:val="00145213"/>
    <w:rsid w:val="00151EAC"/>
    <w:rsid w:val="00153528"/>
    <w:rsid w:val="00154E68"/>
    <w:rsid w:val="0015576E"/>
    <w:rsid w:val="00157572"/>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08C6"/>
    <w:rsid w:val="0019219A"/>
    <w:rsid w:val="00195077"/>
    <w:rsid w:val="00196DFA"/>
    <w:rsid w:val="001A033F"/>
    <w:rsid w:val="001A08AA"/>
    <w:rsid w:val="001A5138"/>
    <w:rsid w:val="001A59CB"/>
    <w:rsid w:val="001C1409"/>
    <w:rsid w:val="001C23BA"/>
    <w:rsid w:val="001C2AE6"/>
    <w:rsid w:val="001C2F96"/>
    <w:rsid w:val="001C3F25"/>
    <w:rsid w:val="001C4A89"/>
    <w:rsid w:val="001C6177"/>
    <w:rsid w:val="001D0363"/>
    <w:rsid w:val="001D0EBC"/>
    <w:rsid w:val="001D3558"/>
    <w:rsid w:val="001D3CEC"/>
    <w:rsid w:val="001D7D94"/>
    <w:rsid w:val="001E0A28"/>
    <w:rsid w:val="001E10B3"/>
    <w:rsid w:val="001E365C"/>
    <w:rsid w:val="001E4218"/>
    <w:rsid w:val="001E5A9E"/>
    <w:rsid w:val="001F0B20"/>
    <w:rsid w:val="00200A62"/>
    <w:rsid w:val="00203740"/>
    <w:rsid w:val="002102A2"/>
    <w:rsid w:val="002138EA"/>
    <w:rsid w:val="00213F84"/>
    <w:rsid w:val="00214FBD"/>
    <w:rsid w:val="0021628A"/>
    <w:rsid w:val="00222897"/>
    <w:rsid w:val="00222B0C"/>
    <w:rsid w:val="002304E9"/>
    <w:rsid w:val="00235394"/>
    <w:rsid w:val="00235577"/>
    <w:rsid w:val="002435CA"/>
    <w:rsid w:val="0024469F"/>
    <w:rsid w:val="00252DB8"/>
    <w:rsid w:val="002537BC"/>
    <w:rsid w:val="00255C58"/>
    <w:rsid w:val="00256E91"/>
    <w:rsid w:val="00260EC7"/>
    <w:rsid w:val="002614D4"/>
    <w:rsid w:val="00261539"/>
    <w:rsid w:val="0026179F"/>
    <w:rsid w:val="00264984"/>
    <w:rsid w:val="00266509"/>
    <w:rsid w:val="002666AE"/>
    <w:rsid w:val="00267B2C"/>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22FF"/>
    <w:rsid w:val="002A3E54"/>
    <w:rsid w:val="002A4CD0"/>
    <w:rsid w:val="002A7DA6"/>
    <w:rsid w:val="002B516C"/>
    <w:rsid w:val="002B5C6E"/>
    <w:rsid w:val="002B5D6C"/>
    <w:rsid w:val="002B5E1D"/>
    <w:rsid w:val="002B60C1"/>
    <w:rsid w:val="002B75A4"/>
    <w:rsid w:val="002C0040"/>
    <w:rsid w:val="002C0D0A"/>
    <w:rsid w:val="002C23F3"/>
    <w:rsid w:val="002C4B52"/>
    <w:rsid w:val="002C50B1"/>
    <w:rsid w:val="002D03E5"/>
    <w:rsid w:val="002D36EB"/>
    <w:rsid w:val="002D6BDF"/>
    <w:rsid w:val="002D6EDD"/>
    <w:rsid w:val="002E0421"/>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5867"/>
    <w:rsid w:val="00316348"/>
    <w:rsid w:val="00321150"/>
    <w:rsid w:val="003228A6"/>
    <w:rsid w:val="00322CE8"/>
    <w:rsid w:val="003231F5"/>
    <w:rsid w:val="003260D7"/>
    <w:rsid w:val="00336697"/>
    <w:rsid w:val="003418CB"/>
    <w:rsid w:val="00344713"/>
    <w:rsid w:val="00347189"/>
    <w:rsid w:val="0035138F"/>
    <w:rsid w:val="00355873"/>
    <w:rsid w:val="0035660F"/>
    <w:rsid w:val="00361FD5"/>
    <w:rsid w:val="0036271B"/>
    <w:rsid w:val="003628B9"/>
    <w:rsid w:val="00362D8F"/>
    <w:rsid w:val="003640C7"/>
    <w:rsid w:val="003655BC"/>
    <w:rsid w:val="00367724"/>
    <w:rsid w:val="00367DAE"/>
    <w:rsid w:val="00372F9E"/>
    <w:rsid w:val="003736AF"/>
    <w:rsid w:val="003770F6"/>
    <w:rsid w:val="003819D4"/>
    <w:rsid w:val="00382106"/>
    <w:rsid w:val="00382EAD"/>
    <w:rsid w:val="00383E37"/>
    <w:rsid w:val="0038760F"/>
    <w:rsid w:val="00387E66"/>
    <w:rsid w:val="00393042"/>
    <w:rsid w:val="00394AD5"/>
    <w:rsid w:val="0039642D"/>
    <w:rsid w:val="00396652"/>
    <w:rsid w:val="003A2E40"/>
    <w:rsid w:val="003A5F6A"/>
    <w:rsid w:val="003A6139"/>
    <w:rsid w:val="003B0158"/>
    <w:rsid w:val="003B323D"/>
    <w:rsid w:val="003B40B6"/>
    <w:rsid w:val="003B56DB"/>
    <w:rsid w:val="003B6824"/>
    <w:rsid w:val="003B728D"/>
    <w:rsid w:val="003B755E"/>
    <w:rsid w:val="003C228E"/>
    <w:rsid w:val="003C40DF"/>
    <w:rsid w:val="003C51E7"/>
    <w:rsid w:val="003C63A6"/>
    <w:rsid w:val="003C6893"/>
    <w:rsid w:val="003C6DE2"/>
    <w:rsid w:val="003D0A2B"/>
    <w:rsid w:val="003D1EFD"/>
    <w:rsid w:val="003D28BF"/>
    <w:rsid w:val="003D3A0D"/>
    <w:rsid w:val="003D4215"/>
    <w:rsid w:val="003D4C47"/>
    <w:rsid w:val="003D7719"/>
    <w:rsid w:val="003E0529"/>
    <w:rsid w:val="003E0C9D"/>
    <w:rsid w:val="003E3D01"/>
    <w:rsid w:val="003E3E38"/>
    <w:rsid w:val="003E40EE"/>
    <w:rsid w:val="003E5009"/>
    <w:rsid w:val="003E501E"/>
    <w:rsid w:val="003E7AB0"/>
    <w:rsid w:val="003F1C1B"/>
    <w:rsid w:val="003F4D01"/>
    <w:rsid w:val="003F59D8"/>
    <w:rsid w:val="003F5CE7"/>
    <w:rsid w:val="00400263"/>
    <w:rsid w:val="00401144"/>
    <w:rsid w:val="00402853"/>
    <w:rsid w:val="00403401"/>
    <w:rsid w:val="00404831"/>
    <w:rsid w:val="004057A0"/>
    <w:rsid w:val="00407661"/>
    <w:rsid w:val="00410314"/>
    <w:rsid w:val="00412063"/>
    <w:rsid w:val="00412EB1"/>
    <w:rsid w:val="00413DDE"/>
    <w:rsid w:val="00414118"/>
    <w:rsid w:val="00416084"/>
    <w:rsid w:val="00424F8C"/>
    <w:rsid w:val="004271BA"/>
    <w:rsid w:val="00427359"/>
    <w:rsid w:val="00430497"/>
    <w:rsid w:val="004324B8"/>
    <w:rsid w:val="00434AAB"/>
    <w:rsid w:val="00434DC1"/>
    <w:rsid w:val="004350F4"/>
    <w:rsid w:val="004412A0"/>
    <w:rsid w:val="00442417"/>
    <w:rsid w:val="004432A0"/>
    <w:rsid w:val="00446408"/>
    <w:rsid w:val="0044722C"/>
    <w:rsid w:val="004501AC"/>
    <w:rsid w:val="004507C0"/>
    <w:rsid w:val="00450F27"/>
    <w:rsid w:val="004510E5"/>
    <w:rsid w:val="00455179"/>
    <w:rsid w:val="00456A75"/>
    <w:rsid w:val="00461E39"/>
    <w:rsid w:val="004623A7"/>
    <w:rsid w:val="00462D3A"/>
    <w:rsid w:val="00463521"/>
    <w:rsid w:val="004635F9"/>
    <w:rsid w:val="004644FC"/>
    <w:rsid w:val="00471125"/>
    <w:rsid w:val="0047437A"/>
    <w:rsid w:val="004809D6"/>
    <w:rsid w:val="00480E42"/>
    <w:rsid w:val="00484C5D"/>
    <w:rsid w:val="0048543E"/>
    <w:rsid w:val="004868C1"/>
    <w:rsid w:val="0048750F"/>
    <w:rsid w:val="00487F35"/>
    <w:rsid w:val="00491C2B"/>
    <w:rsid w:val="004A495F"/>
    <w:rsid w:val="004A7544"/>
    <w:rsid w:val="004B0A95"/>
    <w:rsid w:val="004B3EA8"/>
    <w:rsid w:val="004B6B0F"/>
    <w:rsid w:val="004C7DC8"/>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2BEB"/>
    <w:rsid w:val="00515CBE"/>
    <w:rsid w:val="00515E2B"/>
    <w:rsid w:val="00517237"/>
    <w:rsid w:val="00517644"/>
    <w:rsid w:val="00520294"/>
    <w:rsid w:val="00522A7E"/>
    <w:rsid w:val="00522F20"/>
    <w:rsid w:val="00524136"/>
    <w:rsid w:val="005308DB"/>
    <w:rsid w:val="00530A2E"/>
    <w:rsid w:val="00530FBE"/>
    <w:rsid w:val="0053121D"/>
    <w:rsid w:val="00533055"/>
    <w:rsid w:val="00533159"/>
    <w:rsid w:val="005339DB"/>
    <w:rsid w:val="00534C89"/>
    <w:rsid w:val="00536D5C"/>
    <w:rsid w:val="00541573"/>
    <w:rsid w:val="0054348A"/>
    <w:rsid w:val="00543A05"/>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39D0"/>
    <w:rsid w:val="005C5F6D"/>
    <w:rsid w:val="005D0A17"/>
    <w:rsid w:val="005D0B99"/>
    <w:rsid w:val="005D12FF"/>
    <w:rsid w:val="005D2345"/>
    <w:rsid w:val="005D308E"/>
    <w:rsid w:val="005D3A48"/>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3268"/>
    <w:rsid w:val="00644790"/>
    <w:rsid w:val="006478EB"/>
    <w:rsid w:val="006501AF"/>
    <w:rsid w:val="00650DDE"/>
    <w:rsid w:val="006524CA"/>
    <w:rsid w:val="00654067"/>
    <w:rsid w:val="00654FA3"/>
    <w:rsid w:val="0065505B"/>
    <w:rsid w:val="00655495"/>
    <w:rsid w:val="00656EE7"/>
    <w:rsid w:val="00657598"/>
    <w:rsid w:val="00660381"/>
    <w:rsid w:val="00660482"/>
    <w:rsid w:val="00665B63"/>
    <w:rsid w:val="006670AC"/>
    <w:rsid w:val="00672307"/>
    <w:rsid w:val="00675A7F"/>
    <w:rsid w:val="00676D22"/>
    <w:rsid w:val="006808C6"/>
    <w:rsid w:val="00682668"/>
    <w:rsid w:val="0069273C"/>
    <w:rsid w:val="00692A68"/>
    <w:rsid w:val="00695D85"/>
    <w:rsid w:val="006A30A2"/>
    <w:rsid w:val="006A466B"/>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8C9"/>
    <w:rsid w:val="006F644E"/>
    <w:rsid w:val="006F7C0C"/>
    <w:rsid w:val="00700755"/>
    <w:rsid w:val="00704963"/>
    <w:rsid w:val="007063FD"/>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568D9"/>
    <w:rsid w:val="0076121E"/>
    <w:rsid w:val="00761E6F"/>
    <w:rsid w:val="007655D5"/>
    <w:rsid w:val="00771536"/>
    <w:rsid w:val="00775229"/>
    <w:rsid w:val="007763C1"/>
    <w:rsid w:val="00777E82"/>
    <w:rsid w:val="00781359"/>
    <w:rsid w:val="00781A52"/>
    <w:rsid w:val="0078318C"/>
    <w:rsid w:val="007835CE"/>
    <w:rsid w:val="00786921"/>
    <w:rsid w:val="007955BA"/>
    <w:rsid w:val="00797996"/>
    <w:rsid w:val="00797DB9"/>
    <w:rsid w:val="007A1EAA"/>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32F8"/>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3987"/>
    <w:rsid w:val="008963EF"/>
    <w:rsid w:val="0089669F"/>
    <w:rsid w:val="0089688E"/>
    <w:rsid w:val="00897C55"/>
    <w:rsid w:val="008A09A0"/>
    <w:rsid w:val="008A1FBE"/>
    <w:rsid w:val="008A58C8"/>
    <w:rsid w:val="008B3194"/>
    <w:rsid w:val="008B5AE7"/>
    <w:rsid w:val="008C0AED"/>
    <w:rsid w:val="008C247E"/>
    <w:rsid w:val="008C406A"/>
    <w:rsid w:val="008C44A0"/>
    <w:rsid w:val="008C47C9"/>
    <w:rsid w:val="008C60E9"/>
    <w:rsid w:val="008D0281"/>
    <w:rsid w:val="008D14AD"/>
    <w:rsid w:val="008D1B7C"/>
    <w:rsid w:val="008D5375"/>
    <w:rsid w:val="008D5738"/>
    <w:rsid w:val="008D6657"/>
    <w:rsid w:val="008E11C2"/>
    <w:rsid w:val="008E1F60"/>
    <w:rsid w:val="008E252E"/>
    <w:rsid w:val="008E307E"/>
    <w:rsid w:val="008E5EA2"/>
    <w:rsid w:val="008F4DD1"/>
    <w:rsid w:val="008F5CAB"/>
    <w:rsid w:val="008F6056"/>
    <w:rsid w:val="00902C07"/>
    <w:rsid w:val="00904574"/>
    <w:rsid w:val="00905804"/>
    <w:rsid w:val="009101E2"/>
    <w:rsid w:val="00915D73"/>
    <w:rsid w:val="00916077"/>
    <w:rsid w:val="009170A2"/>
    <w:rsid w:val="009208A6"/>
    <w:rsid w:val="00924514"/>
    <w:rsid w:val="00927316"/>
    <w:rsid w:val="0093276D"/>
    <w:rsid w:val="00933D12"/>
    <w:rsid w:val="00937065"/>
    <w:rsid w:val="0093719B"/>
    <w:rsid w:val="00940285"/>
    <w:rsid w:val="009415B0"/>
    <w:rsid w:val="00941EF9"/>
    <w:rsid w:val="009476F2"/>
    <w:rsid w:val="00947E7E"/>
    <w:rsid w:val="0095139A"/>
    <w:rsid w:val="00953E16"/>
    <w:rsid w:val="009542AC"/>
    <w:rsid w:val="009569FE"/>
    <w:rsid w:val="00956C63"/>
    <w:rsid w:val="009617F7"/>
    <w:rsid w:val="00961BB2"/>
    <w:rsid w:val="00961F07"/>
    <w:rsid w:val="00962108"/>
    <w:rsid w:val="009638D6"/>
    <w:rsid w:val="009653E1"/>
    <w:rsid w:val="00966F03"/>
    <w:rsid w:val="00970779"/>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14FC"/>
    <w:rsid w:val="009C492F"/>
    <w:rsid w:val="009C7D22"/>
    <w:rsid w:val="009D158C"/>
    <w:rsid w:val="009D2FF2"/>
    <w:rsid w:val="009D3226"/>
    <w:rsid w:val="009D3385"/>
    <w:rsid w:val="009D793C"/>
    <w:rsid w:val="009E16A9"/>
    <w:rsid w:val="009E2215"/>
    <w:rsid w:val="009E375F"/>
    <w:rsid w:val="009E39D4"/>
    <w:rsid w:val="009E5401"/>
    <w:rsid w:val="009E6B8B"/>
    <w:rsid w:val="009F0DD3"/>
    <w:rsid w:val="009F1281"/>
    <w:rsid w:val="009F3DDA"/>
    <w:rsid w:val="009F4586"/>
    <w:rsid w:val="009F5607"/>
    <w:rsid w:val="00A0758F"/>
    <w:rsid w:val="00A1570A"/>
    <w:rsid w:val="00A15782"/>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62CB"/>
    <w:rsid w:val="00A97648"/>
    <w:rsid w:val="00AA1BD2"/>
    <w:rsid w:val="00AA1CFD"/>
    <w:rsid w:val="00AA1D4E"/>
    <w:rsid w:val="00AA2239"/>
    <w:rsid w:val="00AA33D2"/>
    <w:rsid w:val="00AB0C57"/>
    <w:rsid w:val="00AB1195"/>
    <w:rsid w:val="00AB4182"/>
    <w:rsid w:val="00AB4810"/>
    <w:rsid w:val="00AB78BA"/>
    <w:rsid w:val="00AC1605"/>
    <w:rsid w:val="00AC27DB"/>
    <w:rsid w:val="00AC2FD5"/>
    <w:rsid w:val="00AC6D6B"/>
    <w:rsid w:val="00AD24F6"/>
    <w:rsid w:val="00AD5258"/>
    <w:rsid w:val="00AD7713"/>
    <w:rsid w:val="00AD7736"/>
    <w:rsid w:val="00AD7D18"/>
    <w:rsid w:val="00AE003B"/>
    <w:rsid w:val="00AE10CE"/>
    <w:rsid w:val="00AE1F8D"/>
    <w:rsid w:val="00AE2CD0"/>
    <w:rsid w:val="00AE70D4"/>
    <w:rsid w:val="00AE7868"/>
    <w:rsid w:val="00AF0407"/>
    <w:rsid w:val="00AF4B16"/>
    <w:rsid w:val="00AF4D8B"/>
    <w:rsid w:val="00AF718B"/>
    <w:rsid w:val="00B0417A"/>
    <w:rsid w:val="00B067CA"/>
    <w:rsid w:val="00B074E4"/>
    <w:rsid w:val="00B12B26"/>
    <w:rsid w:val="00B15CB4"/>
    <w:rsid w:val="00B15ECC"/>
    <w:rsid w:val="00B163F8"/>
    <w:rsid w:val="00B2472D"/>
    <w:rsid w:val="00B24CA0"/>
    <w:rsid w:val="00B2549F"/>
    <w:rsid w:val="00B25F91"/>
    <w:rsid w:val="00B3188D"/>
    <w:rsid w:val="00B355B7"/>
    <w:rsid w:val="00B37611"/>
    <w:rsid w:val="00B4108D"/>
    <w:rsid w:val="00B42363"/>
    <w:rsid w:val="00B46AAE"/>
    <w:rsid w:val="00B47B47"/>
    <w:rsid w:val="00B5074F"/>
    <w:rsid w:val="00B57265"/>
    <w:rsid w:val="00B633AE"/>
    <w:rsid w:val="00B665D2"/>
    <w:rsid w:val="00B6737C"/>
    <w:rsid w:val="00B71A77"/>
    <w:rsid w:val="00B7214D"/>
    <w:rsid w:val="00B74372"/>
    <w:rsid w:val="00B75525"/>
    <w:rsid w:val="00B7667E"/>
    <w:rsid w:val="00B80283"/>
    <w:rsid w:val="00B8095F"/>
    <w:rsid w:val="00B80B0C"/>
    <w:rsid w:val="00B80B11"/>
    <w:rsid w:val="00B831AE"/>
    <w:rsid w:val="00B833A3"/>
    <w:rsid w:val="00B8446C"/>
    <w:rsid w:val="00B87725"/>
    <w:rsid w:val="00B92A15"/>
    <w:rsid w:val="00B937F9"/>
    <w:rsid w:val="00B93FA3"/>
    <w:rsid w:val="00BA084C"/>
    <w:rsid w:val="00BA1B29"/>
    <w:rsid w:val="00BA259A"/>
    <w:rsid w:val="00BA259C"/>
    <w:rsid w:val="00BA273A"/>
    <w:rsid w:val="00BA29D3"/>
    <w:rsid w:val="00BA307F"/>
    <w:rsid w:val="00BA5280"/>
    <w:rsid w:val="00BA6495"/>
    <w:rsid w:val="00BB14F1"/>
    <w:rsid w:val="00BB4718"/>
    <w:rsid w:val="00BB572E"/>
    <w:rsid w:val="00BB6EBC"/>
    <w:rsid w:val="00BB74FD"/>
    <w:rsid w:val="00BC4494"/>
    <w:rsid w:val="00BC5982"/>
    <w:rsid w:val="00BC59BC"/>
    <w:rsid w:val="00BC60BF"/>
    <w:rsid w:val="00BD0234"/>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5663"/>
    <w:rsid w:val="00C47098"/>
    <w:rsid w:val="00C47F08"/>
    <w:rsid w:val="00C514A6"/>
    <w:rsid w:val="00C5739F"/>
    <w:rsid w:val="00C57CF0"/>
    <w:rsid w:val="00C649BD"/>
    <w:rsid w:val="00C65891"/>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801"/>
    <w:rsid w:val="00CB7E4C"/>
    <w:rsid w:val="00CC1311"/>
    <w:rsid w:val="00CC25B4"/>
    <w:rsid w:val="00CC5F88"/>
    <w:rsid w:val="00CC69C8"/>
    <w:rsid w:val="00CC6CD7"/>
    <w:rsid w:val="00CC77A2"/>
    <w:rsid w:val="00CD1199"/>
    <w:rsid w:val="00CD307E"/>
    <w:rsid w:val="00CD6A1B"/>
    <w:rsid w:val="00CE0A7F"/>
    <w:rsid w:val="00CE1718"/>
    <w:rsid w:val="00CE2B4F"/>
    <w:rsid w:val="00CF0D4E"/>
    <w:rsid w:val="00CF4156"/>
    <w:rsid w:val="00D00F6F"/>
    <w:rsid w:val="00D03D00"/>
    <w:rsid w:val="00D05C30"/>
    <w:rsid w:val="00D0660A"/>
    <w:rsid w:val="00D10EF7"/>
    <w:rsid w:val="00D11359"/>
    <w:rsid w:val="00D12372"/>
    <w:rsid w:val="00D236F0"/>
    <w:rsid w:val="00D23F16"/>
    <w:rsid w:val="00D24E9B"/>
    <w:rsid w:val="00D26534"/>
    <w:rsid w:val="00D26D03"/>
    <w:rsid w:val="00D3188C"/>
    <w:rsid w:val="00D35F9B"/>
    <w:rsid w:val="00D36B69"/>
    <w:rsid w:val="00D372A5"/>
    <w:rsid w:val="00D408DD"/>
    <w:rsid w:val="00D41A82"/>
    <w:rsid w:val="00D427B5"/>
    <w:rsid w:val="00D45D72"/>
    <w:rsid w:val="00D46F86"/>
    <w:rsid w:val="00D50F47"/>
    <w:rsid w:val="00D520E4"/>
    <w:rsid w:val="00D53A38"/>
    <w:rsid w:val="00D56C2E"/>
    <w:rsid w:val="00D575DD"/>
    <w:rsid w:val="00D57DFA"/>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544A"/>
    <w:rsid w:val="00DA7FB9"/>
    <w:rsid w:val="00DB04C0"/>
    <w:rsid w:val="00DB4AFA"/>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3E7D"/>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80B52"/>
    <w:rsid w:val="00E81B35"/>
    <w:rsid w:val="00E824C3"/>
    <w:rsid w:val="00E83B3D"/>
    <w:rsid w:val="00E840B3"/>
    <w:rsid w:val="00E8479F"/>
    <w:rsid w:val="00E84D10"/>
    <w:rsid w:val="00E8629F"/>
    <w:rsid w:val="00E91008"/>
    <w:rsid w:val="00E9374E"/>
    <w:rsid w:val="00E941F3"/>
    <w:rsid w:val="00E94F54"/>
    <w:rsid w:val="00E97AD5"/>
    <w:rsid w:val="00EA1111"/>
    <w:rsid w:val="00EA1DE6"/>
    <w:rsid w:val="00EA2148"/>
    <w:rsid w:val="00EA3B4F"/>
    <w:rsid w:val="00EA3C24"/>
    <w:rsid w:val="00EA67E2"/>
    <w:rsid w:val="00EA73DF"/>
    <w:rsid w:val="00EB0B21"/>
    <w:rsid w:val="00EB61AE"/>
    <w:rsid w:val="00EC2DB0"/>
    <w:rsid w:val="00EC322D"/>
    <w:rsid w:val="00ED383A"/>
    <w:rsid w:val="00ED69BC"/>
    <w:rsid w:val="00ED6DF0"/>
    <w:rsid w:val="00EE162E"/>
    <w:rsid w:val="00EE605A"/>
    <w:rsid w:val="00EE6EEF"/>
    <w:rsid w:val="00EF1EC5"/>
    <w:rsid w:val="00EF4C88"/>
    <w:rsid w:val="00EF55EB"/>
    <w:rsid w:val="00EF5CFD"/>
    <w:rsid w:val="00F00C39"/>
    <w:rsid w:val="00F00DCC"/>
    <w:rsid w:val="00F01216"/>
    <w:rsid w:val="00F0156F"/>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278F7"/>
    <w:rsid w:val="00F30D2E"/>
    <w:rsid w:val="00F333C9"/>
    <w:rsid w:val="00F35516"/>
    <w:rsid w:val="00F35790"/>
    <w:rsid w:val="00F40D70"/>
    <w:rsid w:val="00F4136D"/>
    <w:rsid w:val="00F4212E"/>
    <w:rsid w:val="00F42C20"/>
    <w:rsid w:val="00F43E34"/>
    <w:rsid w:val="00F4435E"/>
    <w:rsid w:val="00F53053"/>
    <w:rsid w:val="00F53FE2"/>
    <w:rsid w:val="00F575FF"/>
    <w:rsid w:val="00F602B0"/>
    <w:rsid w:val="00F60878"/>
    <w:rsid w:val="00F618EF"/>
    <w:rsid w:val="00F63C00"/>
    <w:rsid w:val="00F65582"/>
    <w:rsid w:val="00F65B6B"/>
    <w:rsid w:val="00F66C03"/>
    <w:rsid w:val="00F66E75"/>
    <w:rsid w:val="00F756FA"/>
    <w:rsid w:val="00F77EB0"/>
    <w:rsid w:val="00F84D8E"/>
    <w:rsid w:val="00F869AD"/>
    <w:rsid w:val="00F87CDD"/>
    <w:rsid w:val="00F91739"/>
    <w:rsid w:val="00F92465"/>
    <w:rsid w:val="00F933F0"/>
    <w:rsid w:val="00F937A3"/>
    <w:rsid w:val="00F94715"/>
    <w:rsid w:val="00F95E71"/>
    <w:rsid w:val="00F96A3D"/>
    <w:rsid w:val="00FA3C96"/>
    <w:rsid w:val="00FA4718"/>
    <w:rsid w:val="00FA5848"/>
    <w:rsid w:val="00FA774F"/>
    <w:rsid w:val="00FA7F3D"/>
    <w:rsid w:val="00FB0C0B"/>
    <w:rsid w:val="00FB0D49"/>
    <w:rsid w:val="00FB38D8"/>
    <w:rsid w:val="00FB3DDD"/>
    <w:rsid w:val="00FB73E7"/>
    <w:rsid w:val="00FC051F"/>
    <w:rsid w:val="00FC06FF"/>
    <w:rsid w:val="00FC2D66"/>
    <w:rsid w:val="00FC360C"/>
    <w:rsid w:val="00FC370E"/>
    <w:rsid w:val="00FC4BA4"/>
    <w:rsid w:val="00FC61F6"/>
    <w:rsid w:val="00FC69B4"/>
    <w:rsid w:val="00FD0694"/>
    <w:rsid w:val="00FD25BE"/>
    <w:rsid w:val="00FD2E70"/>
    <w:rsid w:val="00FD43C8"/>
    <w:rsid w:val="00FD7AA7"/>
    <w:rsid w:val="00FE10AA"/>
    <w:rsid w:val="00FE54F4"/>
    <w:rsid w:val="00FE656A"/>
    <w:rsid w:val="00FE669A"/>
    <w:rsid w:val="00FF0664"/>
    <w:rsid w:val="00FF1FCB"/>
    <w:rsid w:val="00FF3A63"/>
    <w:rsid w:val="00FF52D4"/>
    <w:rsid w:val="00FF6AA4"/>
    <w:rsid w:val="00FF6B09"/>
    <w:rsid w:val="025915A6"/>
    <w:rsid w:val="0491F5A3"/>
    <w:rsid w:val="0531C336"/>
    <w:rsid w:val="0670A33B"/>
    <w:rsid w:val="06763DF0"/>
    <w:rsid w:val="0A47B37C"/>
    <w:rsid w:val="0D4E5CF2"/>
    <w:rsid w:val="0DE74B01"/>
    <w:rsid w:val="0F97ED00"/>
    <w:rsid w:val="118BD857"/>
    <w:rsid w:val="15DEB997"/>
    <w:rsid w:val="16B8BDB0"/>
    <w:rsid w:val="16DD810F"/>
    <w:rsid w:val="176E3C99"/>
    <w:rsid w:val="187A3585"/>
    <w:rsid w:val="1881F03A"/>
    <w:rsid w:val="1986568C"/>
    <w:rsid w:val="1DC9FDF4"/>
    <w:rsid w:val="1FE0E4AF"/>
    <w:rsid w:val="255BCCD3"/>
    <w:rsid w:val="270715AE"/>
    <w:rsid w:val="28D180DD"/>
    <w:rsid w:val="2A4DACAD"/>
    <w:rsid w:val="2BFDAF82"/>
    <w:rsid w:val="2C1FA524"/>
    <w:rsid w:val="30BC1B75"/>
    <w:rsid w:val="35FD8F92"/>
    <w:rsid w:val="37DB2B98"/>
    <w:rsid w:val="39540D4E"/>
    <w:rsid w:val="399FDF49"/>
    <w:rsid w:val="3A49D55E"/>
    <w:rsid w:val="3C6B4D16"/>
    <w:rsid w:val="44D8051D"/>
    <w:rsid w:val="44FA60DF"/>
    <w:rsid w:val="495033C3"/>
    <w:rsid w:val="548DFF1D"/>
    <w:rsid w:val="567567DF"/>
    <w:rsid w:val="590AF112"/>
    <w:rsid w:val="5D7F52D3"/>
    <w:rsid w:val="5E222A34"/>
    <w:rsid w:val="5E354C34"/>
    <w:rsid w:val="5EF3C1F1"/>
    <w:rsid w:val="634A29EF"/>
    <w:rsid w:val="639E1F1E"/>
    <w:rsid w:val="66C3596B"/>
    <w:rsid w:val="676281CD"/>
    <w:rsid w:val="67CDA91A"/>
    <w:rsid w:val="6B4C168B"/>
    <w:rsid w:val="6E161136"/>
    <w:rsid w:val="70A1AE9E"/>
    <w:rsid w:val="72E37765"/>
    <w:rsid w:val="739BB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46651">
      <w:bodyDiv w:val="1"/>
      <w:marLeft w:val="0"/>
      <w:marRight w:val="0"/>
      <w:marTop w:val="0"/>
      <w:marBottom w:val="0"/>
      <w:divBdr>
        <w:top w:val="none" w:sz="0" w:space="0" w:color="auto"/>
        <w:left w:val="none" w:sz="0" w:space="0" w:color="auto"/>
        <w:bottom w:val="none" w:sz="0" w:space="0" w:color="auto"/>
        <w:right w:val="none" w:sz="0" w:space="0" w:color="auto"/>
      </w:divBdr>
      <w:divsChild>
        <w:div w:id="702026049">
          <w:marLeft w:val="547"/>
          <w:marRight w:val="0"/>
          <w:marTop w:val="0"/>
          <w:marBottom w:val="0"/>
          <w:divBdr>
            <w:top w:val="none" w:sz="0" w:space="0" w:color="auto"/>
            <w:left w:val="none" w:sz="0" w:space="0" w:color="auto"/>
            <w:bottom w:val="none" w:sz="0" w:space="0" w:color="auto"/>
            <w:right w:val="none" w:sz="0" w:space="0" w:color="auto"/>
          </w:divBdr>
        </w:div>
      </w:divsChild>
    </w:div>
    <w:div w:id="176576951">
      <w:bodyDiv w:val="1"/>
      <w:marLeft w:val="0"/>
      <w:marRight w:val="0"/>
      <w:marTop w:val="0"/>
      <w:marBottom w:val="0"/>
      <w:divBdr>
        <w:top w:val="none" w:sz="0" w:space="0" w:color="auto"/>
        <w:left w:val="none" w:sz="0" w:space="0" w:color="auto"/>
        <w:bottom w:val="none" w:sz="0" w:space="0" w:color="auto"/>
        <w:right w:val="none" w:sz="0" w:space="0" w:color="auto"/>
      </w:divBdr>
    </w:div>
    <w:div w:id="231239542">
      <w:bodyDiv w:val="1"/>
      <w:marLeft w:val="0"/>
      <w:marRight w:val="0"/>
      <w:marTop w:val="0"/>
      <w:marBottom w:val="0"/>
      <w:divBdr>
        <w:top w:val="none" w:sz="0" w:space="0" w:color="auto"/>
        <w:left w:val="none" w:sz="0" w:space="0" w:color="auto"/>
        <w:bottom w:val="none" w:sz="0" w:space="0" w:color="auto"/>
        <w:right w:val="none" w:sz="0" w:space="0" w:color="auto"/>
      </w:divBdr>
      <w:divsChild>
        <w:div w:id="784538696">
          <w:marLeft w:val="547"/>
          <w:marRight w:val="0"/>
          <w:marTop w:val="0"/>
          <w:marBottom w:val="0"/>
          <w:divBdr>
            <w:top w:val="none" w:sz="0" w:space="0" w:color="auto"/>
            <w:left w:val="none" w:sz="0" w:space="0" w:color="auto"/>
            <w:bottom w:val="none" w:sz="0" w:space="0" w:color="auto"/>
            <w:right w:val="none" w:sz="0" w:space="0" w:color="auto"/>
          </w:divBdr>
        </w:div>
      </w:divsChild>
    </w:div>
    <w:div w:id="724259005">
      <w:bodyDiv w:val="1"/>
      <w:marLeft w:val="0"/>
      <w:marRight w:val="0"/>
      <w:marTop w:val="0"/>
      <w:marBottom w:val="0"/>
      <w:divBdr>
        <w:top w:val="none" w:sz="0" w:space="0" w:color="auto"/>
        <w:left w:val="none" w:sz="0" w:space="0" w:color="auto"/>
        <w:bottom w:val="none" w:sz="0" w:space="0" w:color="auto"/>
        <w:right w:val="none" w:sz="0" w:space="0" w:color="auto"/>
      </w:divBdr>
    </w:div>
    <w:div w:id="1203515485">
      <w:bodyDiv w:val="1"/>
      <w:marLeft w:val="0"/>
      <w:marRight w:val="0"/>
      <w:marTop w:val="0"/>
      <w:marBottom w:val="0"/>
      <w:divBdr>
        <w:top w:val="none" w:sz="0" w:space="0" w:color="auto"/>
        <w:left w:val="none" w:sz="0" w:space="0" w:color="auto"/>
        <w:bottom w:val="none" w:sz="0" w:space="0" w:color="auto"/>
        <w:right w:val="none" w:sz="0" w:space="0" w:color="auto"/>
      </w:divBdr>
    </w:div>
    <w:div w:id="1860585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tsg_ran/TSG_RAN/TSGR_88e/Docs/RP-201293.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5AIRPNAIUNRU-1328258698-4307</_dlc_DocId>
    <_dlc_DocIdUrl xmlns="71c5aaf6-e6ce-465b-b873-5148d2a4c105">
      <Url>https://nokia.sharepoint.com/sites/c5g/5gradio/_layouts/15/DocIdRedir.aspx?ID=5AIRPNAIUNRU-1328258698-4307</Url>
      <Description>5AIRPNAIUNRU-1328258698-4307</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28DEAB-7A85-44C3-AEB3-92C4F382C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EE1577-169E-427F-8A10-70FB9898CC4A}">
  <ds:schemaRefs>
    <ds:schemaRef ds:uri="Microsoft.SharePoint.Taxonomy.ContentTypeSync"/>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B703E19-26B5-49F4-AFB8-8F14D9668CD4}">
  <ds:schemaRefs>
    <ds:schemaRef ds:uri="http://schemas.openxmlformats.org/officeDocument/2006/bibliography"/>
  </ds:schemaRefs>
</ds:datastoreItem>
</file>

<file path=customXml/itemProps7.xml><?xml version="1.0" encoding="utf-8"?>
<ds:datastoreItem xmlns:ds="http://schemas.openxmlformats.org/officeDocument/2006/customXml" ds:itemID="{E1AAAC76-A9A7-471B-90FE-FD96C0BFEB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663</Words>
  <Characters>5377</Characters>
  <Application>Microsoft Office Word</Application>
  <DocSecurity>0</DocSecurity>
  <Lines>44</Lines>
  <Paragraphs>12</Paragraphs>
  <ScaleCrop>false</ScaleCrop>
  <Company>Microsoft</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Nokia</cp:lastModifiedBy>
  <cp:revision>6</cp:revision>
  <cp:lastPrinted>2019-04-25T01:09:00Z</cp:lastPrinted>
  <dcterms:created xsi:type="dcterms:W3CDTF">2021-05-08T13:31:00Z</dcterms:created>
  <dcterms:modified xsi:type="dcterms:W3CDTF">2021-05-11T11:04:00Z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_dlc_DocIdItemGuid">
    <vt:lpwstr>897ad91b-0599-4b0b-a314-3b1bdfaaf1f9</vt:lpwstr>
  </property>
</Properties>
</file>